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622F" w:rsidRDefault="00A1622F" w14:paraId="7B4B9546" w14:textId="77777777"/>
    <w:p w:rsidR="00783736" w:rsidRDefault="00783736" w14:paraId="223CCFD7" w14:textId="77777777"/>
    <w:tbl>
      <w:tblPr>
        <w:tblStyle w:val="Tabellrutenett"/>
        <w:tblpPr w:leftFromText="142" w:rightFromText="142" w:bottomFromText="510" w:vertAnchor="page" w:horzAnchor="margin" w:tblpY="2229"/>
        <w:tblW w:w="122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3518"/>
        <w:gridCol w:w="3069"/>
        <w:gridCol w:w="3069"/>
      </w:tblGrid>
      <w:tr w:rsidR="00B7138D" w:rsidTr="0B83F436" w14:paraId="7FCD3D76" w14:textId="77777777">
        <w:trPr>
          <w:trHeight w:val="191"/>
        </w:trPr>
        <w:tc>
          <w:tcPr>
            <w:tcW w:w="2553" w:type="dxa"/>
          </w:tcPr>
          <w:p w:rsidRPr="0080044B" w:rsidR="00B7138D" w:rsidP="00D7480E" w:rsidRDefault="00B7138D" w14:paraId="299CA09E" w14:textId="646CB163">
            <w:pPr>
              <w:rPr>
                <w:sz w:val="18"/>
                <w:szCs w:val="18"/>
              </w:rPr>
            </w:pPr>
          </w:p>
        </w:tc>
        <w:tc>
          <w:tcPr>
            <w:tcW w:w="3518" w:type="dxa"/>
          </w:tcPr>
          <w:p w:rsidRPr="0080044B" w:rsidR="00B7138D" w:rsidP="00D7480E" w:rsidRDefault="00B7138D" w14:paraId="78CA85F7" w14:textId="4BFA827C">
            <w:pPr>
              <w:rPr>
                <w:sz w:val="18"/>
                <w:szCs w:val="18"/>
              </w:rPr>
            </w:pPr>
          </w:p>
        </w:tc>
        <w:tc>
          <w:tcPr>
            <w:tcW w:w="3069" w:type="dxa"/>
          </w:tcPr>
          <w:p w:rsidRPr="5F63791B" w:rsidR="00B7138D" w:rsidP="5F63791B" w:rsidRDefault="00B7138D" w14:paraId="2DDC84D7" w14:textId="77777777">
            <w:pPr>
              <w:jc w:val="right"/>
              <w:rPr>
                <w:sz w:val="20"/>
              </w:rPr>
            </w:pPr>
          </w:p>
        </w:tc>
        <w:tc>
          <w:tcPr>
            <w:tcW w:w="3069" w:type="dxa"/>
            <w:vMerge w:val="restart"/>
            <w:vAlign w:val="bottom"/>
          </w:tcPr>
          <w:p w:rsidRPr="00605B81" w:rsidR="00B7138D" w:rsidP="5F63791B" w:rsidRDefault="00B7138D" w14:paraId="0C825A42" w14:textId="4D937AD8">
            <w:pPr>
              <w:jc w:val="right"/>
              <w:rPr>
                <w:sz w:val="20"/>
              </w:rPr>
            </w:pPr>
            <w:r w:rsidRPr="5F63791B">
              <w:rPr>
                <w:sz w:val="20"/>
              </w:rPr>
              <w:t xml:space="preserve">Hamar, </w:t>
            </w:r>
            <w:r>
              <w:rPr>
                <w:sz w:val="20"/>
              </w:rPr>
              <w:t>xx</w:t>
            </w:r>
            <w:r w:rsidRPr="5F63791B">
              <w:rPr>
                <w:sz w:val="20"/>
              </w:rPr>
              <w:t>.</w:t>
            </w:r>
            <w:r>
              <w:rPr>
                <w:sz w:val="20"/>
              </w:rPr>
              <w:t>xx</w:t>
            </w:r>
            <w:r w:rsidRPr="5F63791B">
              <w:rPr>
                <w:sz w:val="20"/>
              </w:rPr>
              <w:t>.</w:t>
            </w:r>
            <w:r>
              <w:rPr>
                <w:sz w:val="20"/>
              </w:rPr>
              <w:t>xxxx</w:t>
            </w:r>
          </w:p>
        </w:tc>
      </w:tr>
      <w:tr w:rsidR="00B7138D" w:rsidTr="0B83F436" w14:paraId="10040B04" w14:textId="77777777">
        <w:trPr>
          <w:trHeight w:val="191"/>
        </w:trPr>
        <w:tc>
          <w:tcPr>
            <w:tcW w:w="2553" w:type="dxa"/>
          </w:tcPr>
          <w:p w:rsidRPr="0080044B" w:rsidR="00B7138D" w:rsidP="00D7480E" w:rsidRDefault="00B7138D" w14:paraId="7FBBCD80" w14:textId="52D9FE0E">
            <w:pPr>
              <w:rPr>
                <w:sz w:val="18"/>
                <w:szCs w:val="18"/>
              </w:rPr>
            </w:pPr>
          </w:p>
        </w:tc>
        <w:tc>
          <w:tcPr>
            <w:tcW w:w="3518" w:type="dxa"/>
          </w:tcPr>
          <w:p w:rsidRPr="0080044B" w:rsidR="00B7138D" w:rsidP="00D7480E" w:rsidRDefault="00B7138D" w14:paraId="62C7AE98" w14:textId="74CFA3FD">
            <w:pPr>
              <w:rPr>
                <w:sz w:val="18"/>
                <w:szCs w:val="18"/>
              </w:rPr>
            </w:pPr>
          </w:p>
        </w:tc>
        <w:tc>
          <w:tcPr>
            <w:tcW w:w="3069" w:type="dxa"/>
          </w:tcPr>
          <w:p w:rsidR="00B7138D" w:rsidP="00D7480E" w:rsidRDefault="00B7138D" w14:paraId="73748663" w14:textId="77777777"/>
        </w:tc>
        <w:tc>
          <w:tcPr>
            <w:tcW w:w="3069" w:type="dxa"/>
            <w:vMerge/>
          </w:tcPr>
          <w:p w:rsidR="00B7138D" w:rsidP="00D7480E" w:rsidRDefault="00B7138D" w14:paraId="2181EA3E" w14:textId="6D5BBD28"/>
        </w:tc>
      </w:tr>
    </w:tbl>
    <w:p w:rsidR="1DF85CD4" w:rsidP="0B83F436" w:rsidRDefault="1DF85CD4" w14:paraId="25EC7996" w14:textId="37C0D437">
      <w:pPr>
        <w:pStyle w:val="Overskrift1"/>
        <w:spacing w:before="0" w:after="281" w:line="300" w:lineRule="auto"/>
        <w:rPr>
          <w:rFonts w:ascii="Calibri" w:hAnsi="Calibri" w:eastAsia="Calibri" w:cs="Calibri"/>
          <w:bCs/>
          <w:sz w:val="32"/>
        </w:rPr>
      </w:pPr>
      <w:r w:rsidRPr="0B83F436">
        <w:rPr>
          <w:rFonts w:ascii="Calibri" w:hAnsi="Calibri" w:eastAsia="Calibri" w:cs="Calibri"/>
          <w:bCs/>
          <w:sz w:val="32"/>
        </w:rPr>
        <w:t>Spørsmål og leverandørinnspill – høring rammeavtale næringsmidler</w:t>
      </w:r>
    </w:p>
    <w:p w:rsidR="1DF85CD4" w:rsidP="0B83F436" w:rsidRDefault="1DF85CD4" w14:paraId="2FE002BE" w14:textId="6DAFE718">
      <w:pPr>
        <w:pStyle w:val="Overskrift2"/>
        <w:spacing w:before="0" w:line="300" w:lineRule="auto"/>
        <w:rPr>
          <w:rFonts w:ascii="Calibri" w:hAnsi="Calibri" w:eastAsia="Calibri" w:cs="Calibri"/>
          <w:bCs/>
          <w:sz w:val="31"/>
          <w:szCs w:val="31"/>
        </w:rPr>
      </w:pPr>
      <w:r w:rsidRPr="0B83F436">
        <w:rPr>
          <w:rFonts w:ascii="Calibri" w:hAnsi="Calibri" w:eastAsia="Calibri" w:cs="Calibri"/>
          <w:bCs/>
          <w:sz w:val="31"/>
          <w:szCs w:val="31"/>
        </w:rPr>
        <w:t>Innledning</w:t>
      </w:r>
    </w:p>
    <w:p w:rsidR="1DF85CD4" w:rsidP="0B83F436" w:rsidRDefault="1DF85CD4" w14:paraId="07CD1B24" w14:textId="0E7ED7F9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Formålet med dette spørreskjemaet er å innhente markedets innspill til utforming av konkurransen. Innspillene vil inngå i oppdragsgivers vurdering, men er ikke bindende.</w:t>
      </w:r>
    </w:p>
    <w:p w:rsidR="1DF85CD4" w:rsidP="0B83F436" w:rsidRDefault="1DF85CD4" w14:paraId="2995F786" w14:textId="00BBCCF3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Kjøp av lokal</w:t>
      </w:r>
      <w:r w:rsidR="005C76C3">
        <w:rPr>
          <w:rFonts w:ascii="Calibri" w:hAnsi="Calibri" w:eastAsia="Calibri" w:cs="Calibri"/>
          <w:bCs/>
          <w:sz w:val="32"/>
          <w:szCs w:val="32"/>
        </w:rPr>
        <w:t xml:space="preserve">produsert </w:t>
      </w:r>
      <w:r w:rsidRPr="0B83F436">
        <w:rPr>
          <w:rFonts w:ascii="Calibri" w:hAnsi="Calibri" w:eastAsia="Calibri" w:cs="Calibri"/>
          <w:bCs/>
          <w:sz w:val="32"/>
          <w:szCs w:val="32"/>
        </w:rPr>
        <w:t xml:space="preserve">mat </w:t>
      </w:r>
      <w:r w:rsidRPr="1FC568D9" w:rsidR="363BC544">
        <w:rPr>
          <w:rFonts w:ascii="Calibri" w:hAnsi="Calibri" w:eastAsia="Calibri" w:cs="Calibri"/>
          <w:bCs/>
          <w:sz w:val="32"/>
          <w:szCs w:val="32"/>
        </w:rPr>
        <w:t>innenfor</w:t>
      </w:r>
      <w:r w:rsidRPr="0B83F436">
        <w:rPr>
          <w:rFonts w:ascii="Calibri" w:hAnsi="Calibri" w:eastAsia="Calibri" w:cs="Calibri"/>
          <w:bCs/>
          <w:sz w:val="32"/>
          <w:szCs w:val="32"/>
        </w:rPr>
        <w:t xml:space="preserve"> rammeavtale</w:t>
      </w:r>
    </w:p>
    <w:p w:rsidR="1DF85CD4" w:rsidP="0B83F436" w:rsidRDefault="1DF85CD4" w14:paraId="048154D1" w14:textId="3D97FA7F">
      <w:p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Oppdragsgiver </w:t>
      </w:r>
      <w:r w:rsidRPr="1FC568D9" w:rsidR="68CF0482">
        <w:rPr>
          <w:rFonts w:ascii="Calibri" w:hAnsi="Calibri" w:eastAsia="Calibri" w:cs="Calibri"/>
          <w:sz w:val="24"/>
          <w:szCs w:val="24"/>
        </w:rPr>
        <w:t>ønsker</w:t>
      </w:r>
      <w:r w:rsidRPr="0B83F436">
        <w:rPr>
          <w:rFonts w:ascii="Calibri" w:hAnsi="Calibri" w:eastAsia="Calibri" w:cs="Calibri"/>
          <w:sz w:val="24"/>
          <w:szCs w:val="24"/>
        </w:rPr>
        <w:t xml:space="preserve"> å </w:t>
      </w:r>
      <w:r w:rsidRPr="1FC568D9" w:rsidR="68CF0482">
        <w:rPr>
          <w:rFonts w:ascii="Calibri" w:hAnsi="Calibri" w:eastAsia="Calibri" w:cs="Calibri"/>
          <w:sz w:val="24"/>
          <w:szCs w:val="24"/>
        </w:rPr>
        <w:t>optimalisere</w:t>
      </w:r>
      <w:r w:rsidRPr="0B83F436">
        <w:rPr>
          <w:rFonts w:ascii="Calibri" w:hAnsi="Calibri" w:eastAsia="Calibri" w:cs="Calibri"/>
          <w:sz w:val="24"/>
          <w:szCs w:val="24"/>
        </w:rPr>
        <w:t xml:space="preserve"> kjøp av lokal</w:t>
      </w:r>
      <w:r w:rsidR="005C76C3">
        <w:rPr>
          <w:rFonts w:ascii="Calibri" w:hAnsi="Calibri" w:eastAsia="Calibri" w:cs="Calibri"/>
          <w:sz w:val="24"/>
          <w:szCs w:val="24"/>
        </w:rPr>
        <w:t xml:space="preserve">produsert </w:t>
      </w:r>
      <w:r w:rsidRPr="0B83F436">
        <w:rPr>
          <w:rFonts w:ascii="Calibri" w:hAnsi="Calibri" w:eastAsia="Calibri" w:cs="Calibri"/>
          <w:sz w:val="24"/>
          <w:szCs w:val="24"/>
        </w:rPr>
        <w:t xml:space="preserve">mat </w:t>
      </w:r>
      <w:r w:rsidRPr="1FC568D9" w:rsidR="3A3C27AE">
        <w:rPr>
          <w:rFonts w:ascii="Calibri" w:hAnsi="Calibri" w:eastAsia="Calibri" w:cs="Calibri"/>
          <w:sz w:val="24"/>
          <w:szCs w:val="24"/>
        </w:rPr>
        <w:t>innenfor</w:t>
      </w:r>
      <w:r w:rsidRPr="0B83F436">
        <w:rPr>
          <w:rFonts w:ascii="Calibri" w:hAnsi="Calibri" w:eastAsia="Calibri" w:cs="Calibri"/>
          <w:sz w:val="24"/>
          <w:szCs w:val="24"/>
        </w:rPr>
        <w:t xml:space="preserve"> rammeavtalen.</w:t>
      </w:r>
      <w:r w:rsidRPr="1FC568D9" w:rsidR="7E7E593C">
        <w:rPr>
          <w:rFonts w:ascii="Calibri" w:hAnsi="Calibri" w:eastAsia="Calibri" w:cs="Calibri"/>
          <w:sz w:val="24"/>
          <w:szCs w:val="24"/>
        </w:rPr>
        <w:t xml:space="preserve"> </w:t>
      </w:r>
    </w:p>
    <w:p w:rsidR="664DFCAB" w:rsidP="07D9CF41" w:rsidRDefault="664DFCAB" w14:paraId="3600EAF6" w14:textId="62ED2985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7D9CF41">
        <w:rPr>
          <w:rFonts w:ascii="Calibri" w:hAnsi="Calibri" w:eastAsia="Calibri" w:cs="Calibri"/>
          <w:sz w:val="24"/>
          <w:szCs w:val="24"/>
        </w:rPr>
        <w:t>Hvilke lokale produkter tilbys i dag?</w:t>
      </w:r>
    </w:p>
    <w:p w:rsidR="00FB3FD5" w:rsidP="07D9CF41" w:rsidRDefault="00FB3FD5" w14:paraId="4D69540D" w14:textId="4FAFB250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Hvordan/i hvilken grad synliggjøres det at varen er lokalprodusert for bestiller?</w:t>
      </w:r>
    </w:p>
    <w:p w:rsidR="1DF85CD4" w:rsidP="0B83F436" w:rsidRDefault="1DF85CD4" w14:paraId="513E858A" w14:textId="72BA2FC6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76066B84">
        <w:rPr>
          <w:rFonts w:ascii="Calibri" w:hAnsi="Calibri" w:eastAsia="Calibri" w:cs="Calibri"/>
          <w:sz w:val="24"/>
          <w:szCs w:val="24"/>
        </w:rPr>
        <w:t>Hv</w:t>
      </w:r>
      <w:r w:rsidRPr="76066B84" w:rsidR="7D762806">
        <w:rPr>
          <w:rFonts w:ascii="Calibri" w:hAnsi="Calibri" w:eastAsia="Calibri" w:cs="Calibri"/>
          <w:sz w:val="24"/>
          <w:szCs w:val="24"/>
        </w:rPr>
        <w:t xml:space="preserve">a er fremtidig satsing på </w:t>
      </w:r>
      <w:r w:rsidRPr="76066B84" w:rsidR="1830ABB3">
        <w:rPr>
          <w:rFonts w:ascii="Calibri" w:hAnsi="Calibri" w:eastAsia="Calibri" w:cs="Calibri"/>
          <w:sz w:val="24"/>
          <w:szCs w:val="24"/>
        </w:rPr>
        <w:t>lokale produkter</w:t>
      </w:r>
      <w:r w:rsidRPr="0B83F436">
        <w:rPr>
          <w:rFonts w:ascii="Calibri" w:hAnsi="Calibri" w:eastAsia="Calibri" w:cs="Calibri"/>
          <w:sz w:val="24"/>
          <w:szCs w:val="24"/>
        </w:rPr>
        <w:t>?</w:t>
      </w:r>
    </w:p>
    <w:p w:rsidR="5E5CDC2F" w:rsidP="07D9CF41" w:rsidRDefault="5E5CDC2F" w14:paraId="1D4A21DF" w14:textId="1A3911D0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7D9CF41">
        <w:rPr>
          <w:rFonts w:ascii="Calibri" w:hAnsi="Calibri" w:eastAsia="Calibri" w:cs="Calibri"/>
          <w:sz w:val="24"/>
          <w:szCs w:val="24"/>
        </w:rPr>
        <w:t xml:space="preserve">Hvordan jobbes det med </w:t>
      </w:r>
      <w:r w:rsidRPr="07D9CF41">
        <w:rPr>
          <w:rFonts w:ascii="Calibri" w:hAnsi="Calibri" w:eastAsia="Calibri" w:cs="Calibri"/>
          <w:i/>
          <w:iCs/>
          <w:sz w:val="24"/>
          <w:szCs w:val="24"/>
        </w:rPr>
        <w:t xml:space="preserve">norske </w:t>
      </w:r>
      <w:r w:rsidRPr="07D9CF41">
        <w:rPr>
          <w:rFonts w:ascii="Calibri" w:hAnsi="Calibri" w:eastAsia="Calibri" w:cs="Calibri"/>
          <w:sz w:val="24"/>
          <w:szCs w:val="24"/>
        </w:rPr>
        <w:t>produkter?</w:t>
      </w:r>
    </w:p>
    <w:p w:rsidR="002D6594" w:rsidP="07D9CF41" w:rsidRDefault="002D6594" w14:paraId="48D87EDE" w14:textId="696C0E78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Hvordan/i hvilken grad synliggjøres det at varen er produsert i Norge (jf. Nyt Norge)</w:t>
      </w:r>
    </w:p>
    <w:p w:rsidR="07D9CF41" w:rsidP="07D9CF41" w:rsidRDefault="07D9CF41" w14:paraId="01ABA341" w14:textId="64692347">
      <w:pPr>
        <w:spacing w:line="300" w:lineRule="auto"/>
        <w:rPr>
          <w:rFonts w:ascii="Calibri" w:hAnsi="Calibri" w:eastAsia="Calibri" w:cs="Calibri"/>
          <w:sz w:val="24"/>
          <w:szCs w:val="24"/>
        </w:rPr>
      </w:pPr>
    </w:p>
    <w:p w:rsidR="266C2FC5" w:rsidP="07D9CF41" w:rsidRDefault="266C2FC5" w14:paraId="1CCF2823" w14:textId="1513555D">
      <w:pPr>
        <w:pStyle w:val="Overskrift2"/>
        <w:spacing w:before="261" w:line="300" w:lineRule="auto"/>
      </w:pPr>
      <w:r w:rsidRPr="07D9CF41">
        <w:rPr>
          <w:rFonts w:ascii="Calibri" w:hAnsi="Calibri" w:eastAsia="Calibri" w:cs="Calibri"/>
          <w:sz w:val="32"/>
          <w:szCs w:val="32"/>
        </w:rPr>
        <w:t>Merking</w:t>
      </w:r>
    </w:p>
    <w:p w:rsidR="266C2FC5" w:rsidP="07D9CF41" w:rsidRDefault="266C2FC5" w14:paraId="25FFA97B" w14:textId="339C5395">
      <w:p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 w:rsidRPr="07D9CF41">
        <w:rPr>
          <w:rFonts w:ascii="Calibri" w:hAnsi="Calibri" w:eastAsia="Calibri" w:cs="Calibri"/>
          <w:sz w:val="24"/>
          <w:szCs w:val="24"/>
        </w:rPr>
        <w:t>Det er behov for ulike merkinger av produkter. Merkene vil bli brukt som søkekriteri</w:t>
      </w:r>
      <w:r w:rsidRPr="07D9CF41" w:rsidR="06596A45">
        <w:rPr>
          <w:rFonts w:ascii="Calibri" w:hAnsi="Calibri" w:eastAsia="Calibri" w:cs="Calibri"/>
          <w:sz w:val="24"/>
          <w:szCs w:val="24"/>
        </w:rPr>
        <w:t>um i eksempelvis nettbutikk</w:t>
      </w:r>
      <w:r w:rsidRPr="07D9CF41">
        <w:rPr>
          <w:rFonts w:ascii="Calibri" w:hAnsi="Calibri" w:eastAsia="Calibri" w:cs="Calibri"/>
          <w:sz w:val="24"/>
          <w:szCs w:val="24"/>
        </w:rPr>
        <w:t xml:space="preserve">, </w:t>
      </w:r>
      <w:r w:rsidRPr="07D9CF41" w:rsidR="5ED5A246">
        <w:rPr>
          <w:rFonts w:ascii="Calibri" w:hAnsi="Calibri" w:eastAsia="Calibri" w:cs="Calibri"/>
          <w:sz w:val="24"/>
          <w:szCs w:val="24"/>
        </w:rPr>
        <w:t xml:space="preserve">og </w:t>
      </w:r>
      <w:r w:rsidRPr="07D9CF41">
        <w:rPr>
          <w:rFonts w:ascii="Calibri" w:hAnsi="Calibri" w:eastAsia="Calibri" w:cs="Calibri"/>
          <w:sz w:val="24"/>
          <w:szCs w:val="24"/>
        </w:rPr>
        <w:t>som filter i stat</w:t>
      </w:r>
      <w:r w:rsidRPr="07D9CF41" w:rsidR="0E126D86">
        <w:rPr>
          <w:rFonts w:ascii="Calibri" w:hAnsi="Calibri" w:eastAsia="Calibri" w:cs="Calibri"/>
          <w:sz w:val="24"/>
          <w:szCs w:val="24"/>
        </w:rPr>
        <w:t>istikk (se eget punkt nedenfor)</w:t>
      </w:r>
      <w:r w:rsidR="00310D6D">
        <w:rPr>
          <w:rFonts w:ascii="Calibri" w:hAnsi="Calibri" w:eastAsia="Calibri" w:cs="Calibri"/>
          <w:sz w:val="24"/>
          <w:szCs w:val="24"/>
        </w:rPr>
        <w:t xml:space="preserve">. </w:t>
      </w:r>
    </w:p>
    <w:p w:rsidR="00DC0E5A" w:rsidP="07D9CF41" w:rsidRDefault="00DC0E5A" w14:paraId="74DC96F1" w14:textId="2E2948F6">
      <w:p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Har leverandør kommentarer </w:t>
      </w:r>
      <w:r w:rsidR="009C1563">
        <w:rPr>
          <w:rFonts w:ascii="Calibri" w:hAnsi="Calibri" w:eastAsia="Calibri" w:cs="Calibri"/>
          <w:sz w:val="24"/>
          <w:szCs w:val="24"/>
        </w:rPr>
        <w:t>knyttet til bruk av disse merkeordningene?</w:t>
      </w:r>
    </w:p>
    <w:p w:rsidR="138E7019" w:rsidP="00020D7B" w:rsidRDefault="00020D7B" w14:paraId="7AE3B5DF" w14:textId="72E36A2A">
      <w:pPr>
        <w:pStyle w:val="Listeavsnitt"/>
        <w:numPr>
          <w:ilvl w:val="0"/>
          <w:numId w:val="35"/>
        </w:num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Nyt Norge</w:t>
      </w:r>
    </w:p>
    <w:p w:rsidR="00020D7B" w:rsidP="00020D7B" w:rsidRDefault="00020D7B" w14:paraId="7D806022" w14:textId="5604FE0F">
      <w:pPr>
        <w:pStyle w:val="Listeavsnitt"/>
        <w:numPr>
          <w:ilvl w:val="0"/>
          <w:numId w:val="35"/>
        </w:num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Økologisk</w:t>
      </w:r>
      <w:r w:rsidR="00F04286">
        <w:rPr>
          <w:rFonts w:ascii="Calibri" w:hAnsi="Calibri" w:eastAsia="Calibri" w:cs="Calibri"/>
          <w:sz w:val="24"/>
          <w:szCs w:val="24"/>
        </w:rPr>
        <w:t xml:space="preserve"> (Ø-merket, EU-blomsten eller tilsvarende)</w:t>
      </w:r>
    </w:p>
    <w:p w:rsidR="00020D7B" w:rsidP="00020D7B" w:rsidRDefault="00F04286" w14:paraId="1951B55B" w14:textId="7B8E6848">
      <w:pPr>
        <w:pStyle w:val="Listeavsnitt"/>
        <w:numPr>
          <w:ilvl w:val="0"/>
          <w:numId w:val="35"/>
        </w:num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Nøkkelhullsmerket</w:t>
      </w:r>
    </w:p>
    <w:p w:rsidR="00F04286" w:rsidP="00193845" w:rsidRDefault="00F04286" w14:paraId="13D0C29F" w14:textId="40855D33">
      <w:pPr>
        <w:pStyle w:val="Listeavsnitt"/>
        <w:numPr>
          <w:ilvl w:val="0"/>
          <w:numId w:val="35"/>
        </w:numPr>
        <w:spacing w:after="21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MSC/ASC</w:t>
      </w:r>
    </w:p>
    <w:p w:rsidR="0B83F436" w:rsidP="0B83F436" w:rsidRDefault="00D63AC7" w14:paraId="58DFEE8D" w14:textId="2A5FC78B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Hvordan/i hvilken grad synliggjøres det at </w:t>
      </w:r>
      <w:r>
        <w:rPr>
          <w:rFonts w:ascii="Calibri" w:hAnsi="Calibri" w:eastAsia="Calibri" w:cs="Calibri"/>
          <w:sz w:val="24"/>
          <w:szCs w:val="24"/>
        </w:rPr>
        <w:t>en v</w:t>
      </w:r>
      <w:r>
        <w:rPr>
          <w:rFonts w:ascii="Calibri" w:hAnsi="Calibri" w:eastAsia="Calibri" w:cs="Calibri"/>
          <w:sz w:val="24"/>
          <w:szCs w:val="24"/>
        </w:rPr>
        <w:t>ar</w:t>
      </w:r>
      <w:r w:rsidR="002D6594">
        <w:rPr>
          <w:rFonts w:ascii="Calibri" w:hAnsi="Calibri" w:eastAsia="Calibri" w:cs="Calibri"/>
          <w:sz w:val="24"/>
          <w:szCs w:val="24"/>
        </w:rPr>
        <w:t>e</w:t>
      </w:r>
      <w:r>
        <w:rPr>
          <w:rFonts w:ascii="Calibri" w:hAnsi="Calibri" w:eastAsia="Calibri" w:cs="Calibri"/>
          <w:sz w:val="24"/>
          <w:szCs w:val="24"/>
        </w:rPr>
        <w:t xml:space="preserve"> er lokal</w:t>
      </w:r>
      <w:r>
        <w:rPr>
          <w:rFonts w:ascii="Calibri" w:hAnsi="Calibri" w:eastAsia="Calibri" w:cs="Calibri"/>
          <w:sz w:val="24"/>
          <w:szCs w:val="24"/>
        </w:rPr>
        <w:t xml:space="preserve">t </w:t>
      </w:r>
      <w:r>
        <w:rPr>
          <w:rFonts w:ascii="Calibri" w:hAnsi="Calibri" w:eastAsia="Calibri" w:cs="Calibri"/>
          <w:sz w:val="24"/>
          <w:szCs w:val="24"/>
        </w:rPr>
        <w:t>produsert for bestiller?</w:t>
      </w:r>
    </w:p>
    <w:p w:rsidR="002D6594" w:rsidP="0B83F436" w:rsidRDefault="002D6594" w14:paraId="66995455" w14:textId="53CD34DB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Hvordan jobbes det med </w:t>
      </w:r>
      <w:r w:rsidR="00836A16">
        <w:rPr>
          <w:rFonts w:ascii="Calibri" w:hAnsi="Calibri" w:eastAsia="Calibri" w:cs="Calibri"/>
          <w:sz w:val="24"/>
          <w:szCs w:val="24"/>
        </w:rPr>
        <w:t>merking av opprinnelse</w:t>
      </w:r>
      <w:r w:rsidR="00C63388">
        <w:rPr>
          <w:rFonts w:ascii="Calibri" w:hAnsi="Calibri" w:eastAsia="Calibri" w:cs="Calibri"/>
          <w:sz w:val="24"/>
          <w:szCs w:val="24"/>
        </w:rPr>
        <w:t xml:space="preserve"> for regional produksjon?</w:t>
      </w:r>
    </w:p>
    <w:p w:rsidR="00D63AC7" w:rsidP="0B83F436" w:rsidRDefault="00D63AC7" w14:paraId="44CC438A" w14:textId="2EA2DCFB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lastRenderedPageBreak/>
        <w:t xml:space="preserve">Hvilke trender i markedet og etterspørsel fra andre offentlige aktører </w:t>
      </w:r>
      <w:r w:rsidR="00C63388">
        <w:rPr>
          <w:rFonts w:ascii="Calibri" w:hAnsi="Calibri" w:eastAsia="Calibri" w:cs="Calibri"/>
          <w:sz w:val="24"/>
          <w:szCs w:val="24"/>
        </w:rPr>
        <w:t xml:space="preserve">har leverandørene opplevd de siste årene? </w:t>
      </w:r>
      <w:r w:rsidR="0005139C">
        <w:rPr>
          <w:rFonts w:ascii="Calibri" w:hAnsi="Calibri" w:eastAsia="Calibri" w:cs="Calibri"/>
          <w:sz w:val="24"/>
          <w:szCs w:val="24"/>
        </w:rPr>
        <w:t>K</w:t>
      </w:r>
      <w:r w:rsidR="00C63388">
        <w:rPr>
          <w:rFonts w:ascii="Calibri" w:hAnsi="Calibri" w:eastAsia="Calibri" w:cs="Calibri"/>
          <w:sz w:val="24"/>
          <w:szCs w:val="24"/>
        </w:rPr>
        <w:t xml:space="preserve">an oppdragsgiver innrette krav </w:t>
      </w:r>
      <w:r w:rsidR="0005139C">
        <w:rPr>
          <w:rFonts w:ascii="Calibri" w:hAnsi="Calibri" w:eastAsia="Calibri" w:cs="Calibri"/>
          <w:sz w:val="24"/>
          <w:szCs w:val="24"/>
        </w:rPr>
        <w:t xml:space="preserve">eller kriterier </w:t>
      </w:r>
      <w:r w:rsidR="00C63388">
        <w:rPr>
          <w:rFonts w:ascii="Calibri" w:hAnsi="Calibri" w:eastAsia="Calibri" w:cs="Calibri"/>
          <w:sz w:val="24"/>
          <w:szCs w:val="24"/>
        </w:rPr>
        <w:t>om merking s</w:t>
      </w:r>
      <w:r w:rsidR="0005139C">
        <w:rPr>
          <w:rFonts w:ascii="Calibri" w:hAnsi="Calibri" w:eastAsia="Calibri" w:cs="Calibri"/>
          <w:sz w:val="24"/>
          <w:szCs w:val="24"/>
        </w:rPr>
        <w:t xml:space="preserve">lik at dette samsvarer med andre oppdragsgivere? </w:t>
      </w:r>
    </w:p>
    <w:p w:rsidR="00DC0E5A" w:rsidP="0B83F436" w:rsidRDefault="00DC0E5A" w14:paraId="7F3E30F9" w14:textId="14BC2EB7">
      <w:pPr>
        <w:spacing w:line="300" w:lineRule="auto"/>
        <w:rPr>
          <w:rFonts w:ascii="Calibri" w:hAnsi="Calibri" w:eastAsia="Calibri" w:cs="Calibri"/>
          <w:sz w:val="24"/>
          <w:szCs w:val="24"/>
        </w:rPr>
      </w:pPr>
    </w:p>
    <w:p w:rsidR="00DC0E5A" w:rsidP="0B83F436" w:rsidRDefault="00DC0E5A" w14:paraId="75C441C9" w14:textId="11FCE9D2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Eventuelle utfordringer eller forslag til forbedringer?</w:t>
      </w:r>
    </w:p>
    <w:p w:rsidR="1DF85CD4" w:rsidP="0B83F436" w:rsidRDefault="1DF85CD4" w14:paraId="15AA04BB" w14:textId="13806DC6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Oppdeling av konkurransen</w:t>
      </w:r>
    </w:p>
    <w:p w:rsidR="1DF85CD4" w:rsidP="0B83F436" w:rsidRDefault="1DF85CD4" w14:paraId="613FD35B" w14:textId="762D7B2C">
      <w:pPr>
        <w:pStyle w:val="Overskrift2"/>
        <w:spacing w:before="0" w:after="261" w:line="300" w:lineRule="auto"/>
        <w:rPr>
          <w:rFonts w:ascii="Calibri" w:hAnsi="Calibri" w:eastAsia="Calibri" w:cs="Calibri"/>
          <w:b w:val="0"/>
        </w:rPr>
      </w:pPr>
      <w:r w:rsidRPr="07D9CF41">
        <w:rPr>
          <w:rFonts w:ascii="Calibri" w:hAnsi="Calibri" w:eastAsia="Calibri" w:cs="Calibri"/>
          <w:b w:val="0"/>
        </w:rPr>
        <w:t>Oppdragsgiver ønsker innspill på oppdeling</w:t>
      </w:r>
      <w:r w:rsidRPr="07D9CF41" w:rsidR="06C9364A">
        <w:rPr>
          <w:rFonts w:ascii="Calibri" w:hAnsi="Calibri" w:eastAsia="Calibri" w:cs="Calibri"/>
          <w:b w:val="0"/>
        </w:rPr>
        <w:t>en</w:t>
      </w:r>
      <w:r w:rsidRPr="07D9CF41">
        <w:rPr>
          <w:rFonts w:ascii="Calibri" w:hAnsi="Calibri" w:eastAsia="Calibri" w:cs="Calibri"/>
          <w:b w:val="0"/>
        </w:rPr>
        <w:t xml:space="preserve"> i kategorier/delkontrakter.</w:t>
      </w:r>
    </w:p>
    <w:p w:rsidR="1DF85CD4" w:rsidP="0B83F436" w:rsidRDefault="1DF85CD4" w14:paraId="5FC94DDB" w14:textId="6A7A4D99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Krav til leveranser (logistikk og gjennomføring)</w:t>
      </w:r>
    </w:p>
    <w:p w:rsidR="1DF85CD4" w:rsidP="0B83F436" w:rsidRDefault="1DF85CD4" w14:paraId="148FF5F9" w14:textId="3EBF5828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Er kravene til ordre, pakking, levering, retur mv. realistiske og gjennomførbare?</w:t>
      </w:r>
    </w:p>
    <w:p w:rsidR="1DF85CD4" w:rsidP="0B83F436" w:rsidRDefault="1DF85CD4" w14:paraId="5671BDEC" w14:textId="75B85F31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Er det krav som fremstår som: </w:t>
      </w:r>
    </w:p>
    <w:p w:rsidR="1DF85CD4" w:rsidP="0B83F436" w:rsidRDefault="1DF85CD4" w14:paraId="286DC006" w14:textId="4AE46C1B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uklare</w:t>
      </w:r>
    </w:p>
    <w:p w:rsidR="1DF85CD4" w:rsidP="0B83F436" w:rsidRDefault="1DF85CD4" w14:paraId="5FE2A2A4" w14:textId="3EFB122C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unødvendig kostnadsdrivende</w:t>
      </w:r>
    </w:p>
    <w:p w:rsidR="1DF85CD4" w:rsidP="0B83F436" w:rsidRDefault="1DF85CD4" w14:paraId="4F44ACB7" w14:textId="12C7BA2E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lite relevante</w:t>
      </w:r>
    </w:p>
    <w:p w:rsidR="1DF85CD4" w:rsidP="0B83F436" w:rsidRDefault="1DF85CD4" w14:paraId="14D64A96" w14:textId="37DC8552">
      <w:pPr>
        <w:spacing w:before="210" w:after="21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Eventuelle forslag til forbedringer:</w:t>
      </w:r>
    </w:p>
    <w:p w:rsidR="0B83F436" w:rsidP="0B83F436" w:rsidRDefault="0B83F436" w14:paraId="2EE593F3" w14:textId="3A1EFD76">
      <w:pPr>
        <w:spacing w:line="300" w:lineRule="auto"/>
      </w:pPr>
    </w:p>
    <w:p w:rsidR="1DF85CD4" w:rsidP="0B83F436" w:rsidRDefault="1DF85CD4" w14:paraId="557FEF3A" w14:textId="02C0F40B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Kravspesifikasjon – produkter</w:t>
      </w:r>
    </w:p>
    <w:p w:rsidR="1DF85CD4" w:rsidP="0B83F436" w:rsidRDefault="1DF85CD4" w14:paraId="1A586064" w14:textId="69E8E132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Er produktene relevante for brukernes behov?</w:t>
      </w:r>
    </w:p>
    <w:p w:rsidR="1DF85CD4" w:rsidP="0B83F436" w:rsidRDefault="1DF85CD4" w14:paraId="3E28042F" w14:textId="7279975D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Er det: </w:t>
      </w:r>
    </w:p>
    <w:p w:rsidR="1DF85CD4" w:rsidP="0B83F436" w:rsidRDefault="1DF85CD4" w14:paraId="5B339FD4" w14:textId="7DD04CDE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manglende produkter</w:t>
      </w:r>
    </w:p>
    <w:p w:rsidR="1DF85CD4" w:rsidP="0B83F436" w:rsidRDefault="1DF85CD4" w14:paraId="3092616E" w14:textId="7375E8A0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produkter som bør utgå</w:t>
      </w:r>
    </w:p>
    <w:p w:rsidR="1DF85CD4" w:rsidP="0B83F436" w:rsidRDefault="1DF85CD4" w14:paraId="585C6600" w14:textId="403BAD96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markedsendringer som bør hensyntas</w:t>
      </w:r>
    </w:p>
    <w:p w:rsidR="1DF85CD4" w:rsidP="0B83F436" w:rsidRDefault="1DF85CD4" w14:paraId="6E3D5AF0" w14:textId="3A76CA2A">
      <w:pPr>
        <w:spacing w:before="210" w:after="21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Antall produkter i prisskjemaene vurderes som:</w:t>
      </w:r>
      <w:r>
        <w:br/>
      </w:r>
      <w:r w:rsidRPr="0B83F436">
        <w:rPr>
          <w:rFonts w:ascii="Calibri" w:hAnsi="Calibri" w:eastAsia="Calibri" w:cs="Calibri"/>
          <w:sz w:val="24"/>
          <w:szCs w:val="24"/>
        </w:rPr>
        <w:t xml:space="preserve"> ☐ For høyt</w:t>
      </w:r>
      <w:r>
        <w:br/>
      </w:r>
      <w:r w:rsidRPr="0B83F436">
        <w:rPr>
          <w:rFonts w:ascii="Calibri" w:hAnsi="Calibri" w:eastAsia="Calibri" w:cs="Calibri"/>
          <w:sz w:val="24"/>
          <w:szCs w:val="24"/>
        </w:rPr>
        <w:t xml:space="preserve"> ☐ Passende</w:t>
      </w:r>
      <w:r>
        <w:br/>
      </w:r>
      <w:r w:rsidRPr="0B83F436">
        <w:rPr>
          <w:rFonts w:ascii="Calibri" w:hAnsi="Calibri" w:eastAsia="Calibri" w:cs="Calibri"/>
          <w:sz w:val="24"/>
          <w:szCs w:val="24"/>
        </w:rPr>
        <w:t xml:space="preserve"> ☐ For lavt</w:t>
      </w:r>
    </w:p>
    <w:p w:rsidR="1DF85CD4" w:rsidP="0B83F436" w:rsidRDefault="1DF85CD4" w14:paraId="1762E22D" w14:textId="1A14AA2C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Er det trender (sortiment, pakningsstørrelser, produktutvikling) som bør påvirke struktur eller innhold i prisskjemaene?</w:t>
      </w:r>
    </w:p>
    <w:p w:rsidR="0B83F436" w:rsidP="0B83F436" w:rsidRDefault="0B83F436" w14:paraId="5C27460A" w14:textId="4565600B">
      <w:pPr>
        <w:spacing w:line="300" w:lineRule="auto"/>
      </w:pPr>
    </w:p>
    <w:p w:rsidR="1DF85CD4" w:rsidP="0B83F436" w:rsidRDefault="1DF85CD4" w14:paraId="019F1E27" w14:textId="484018E5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 xml:space="preserve">Kvalitet </w:t>
      </w:r>
    </w:p>
    <w:p w:rsidR="1DF85CD4" w:rsidP="0B83F436" w:rsidRDefault="1DF85CD4" w14:paraId="4A1D7A3E" w14:textId="5539DF69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Er kvalitetskravene tydelige og hensiktsmessige?</w:t>
      </w:r>
    </w:p>
    <w:p w:rsidR="1DF85CD4" w:rsidP="0B83F436" w:rsidRDefault="1DF85CD4" w14:paraId="1FFE8BBB" w14:textId="72D85622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Er det behov for justeringer i krav eller dokumentasjon?</w:t>
      </w:r>
    </w:p>
    <w:p w:rsidR="1DF85CD4" w:rsidP="0B83F436" w:rsidRDefault="1DF85CD4" w14:paraId="0F90CBAA" w14:textId="62A2418B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Har dere forslag til hvordan ønsket kvalitet best kan sikres?</w:t>
      </w:r>
    </w:p>
    <w:p w:rsidR="0B83F436" w:rsidP="0B83F436" w:rsidRDefault="0B83F436" w14:paraId="522BBAF9" w14:textId="1C1A4169">
      <w:pPr>
        <w:spacing w:line="300" w:lineRule="auto"/>
      </w:pPr>
    </w:p>
    <w:p w:rsidR="1DF85CD4" w:rsidP="0B83F436" w:rsidRDefault="1DF85CD4" w14:paraId="3D5FC8D0" w14:textId="29101405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Miljø og bærekraft</w:t>
      </w:r>
    </w:p>
    <w:p w:rsidR="1DF85CD4" w:rsidP="0B83F436" w:rsidRDefault="1DF85CD4" w14:paraId="3F38855B" w14:textId="16676436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Konkurransen stiller krav til transport.</w:t>
      </w:r>
    </w:p>
    <w:p w:rsidR="1DF85CD4" w:rsidP="0B83F436" w:rsidRDefault="1DF85CD4" w14:paraId="130C0577" w14:textId="301CB972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Bør det vurderes ytterligere miljøkrav?</w:t>
      </w:r>
    </w:p>
    <w:p w:rsidR="1DF85CD4" w:rsidP="0B83F436" w:rsidRDefault="1DF85CD4" w14:paraId="4D23A385" w14:textId="4EA8ABBC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7A513CB5" w:rsidR="1DF85CD4">
        <w:rPr>
          <w:rFonts w:ascii="Calibri" w:hAnsi="Calibri" w:eastAsia="Calibri" w:cs="Calibri"/>
          <w:sz w:val="24"/>
          <w:szCs w:val="24"/>
        </w:rPr>
        <w:t>Forslag til relevante og etterprøvbare krav:</w:t>
      </w:r>
    </w:p>
    <w:p w:rsidR="7A513CB5" w:rsidP="7A513CB5" w:rsidRDefault="7A513CB5" w14:paraId="25F1FBAF" w14:textId="110959EA">
      <w:pPr>
        <w:spacing w:line="300" w:lineRule="auto"/>
        <w:rPr>
          <w:rFonts w:ascii="Calibri" w:hAnsi="Calibri" w:eastAsia="Calibri" w:cs="Calibri"/>
          <w:sz w:val="24"/>
          <w:szCs w:val="24"/>
        </w:rPr>
      </w:pPr>
    </w:p>
    <w:p w:rsidR="009C1563" w:rsidP="009C1563" w:rsidRDefault="009C1563" w14:paraId="4DA368A4" w14:textId="4739E74E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Konkurransen stiller krav til økologiske varer</w:t>
      </w:r>
      <w:r w:rsidR="002A47AF">
        <w:rPr>
          <w:rFonts w:ascii="Calibri" w:hAnsi="Calibri" w:eastAsia="Calibri" w:cs="Calibri"/>
          <w:sz w:val="24"/>
          <w:szCs w:val="24"/>
        </w:rPr>
        <w:t>.</w:t>
      </w:r>
    </w:p>
    <w:p w:rsidR="002A47AF" w:rsidP="00545928" w:rsidRDefault="002A47AF" w14:paraId="19D78F6A" w14:textId="4BF15AB4">
      <w:pPr>
        <w:pStyle w:val="Listeavsnitt"/>
        <w:spacing w:before="0" w:after="0" w:line="300" w:lineRule="auto"/>
        <w:ind w:left="278" w:hanging="278"/>
        <w:rPr>
          <w:rFonts w:ascii="Calibri" w:hAnsi="Calibri" w:eastAsia="Calibri" w:cs="Calibri"/>
          <w:sz w:val="24"/>
          <w:szCs w:val="24"/>
        </w:rPr>
      </w:pPr>
      <w:r w:rsidRPr="7A513CB5" w:rsidR="002A47AF">
        <w:rPr>
          <w:rFonts w:ascii="Calibri" w:hAnsi="Calibri" w:eastAsia="Calibri" w:cs="Calibri"/>
          <w:sz w:val="24"/>
          <w:szCs w:val="24"/>
        </w:rPr>
        <w:t xml:space="preserve">Hvilke erfaringer har leverandør med andre kunder </w:t>
      </w:r>
      <w:r w:rsidRPr="7A513CB5" w:rsidR="2BF24349">
        <w:rPr>
          <w:rFonts w:ascii="Calibri" w:hAnsi="Calibri" w:eastAsia="Calibri" w:cs="Calibri"/>
          <w:sz w:val="24"/>
          <w:szCs w:val="24"/>
        </w:rPr>
        <w:t xml:space="preserve">og </w:t>
      </w:r>
      <w:r w:rsidRPr="7A513CB5" w:rsidR="002A47AF">
        <w:rPr>
          <w:rFonts w:ascii="Calibri" w:hAnsi="Calibri" w:eastAsia="Calibri" w:cs="Calibri"/>
          <w:sz w:val="24"/>
          <w:szCs w:val="24"/>
        </w:rPr>
        <w:t xml:space="preserve">økologiske varer? </w:t>
      </w:r>
    </w:p>
    <w:p w:rsidR="002A47AF" w:rsidP="00545928" w:rsidRDefault="002A47AF" w14:paraId="26E9FE1E" w14:textId="53285586">
      <w:pPr>
        <w:pStyle w:val="Listeavsnitt"/>
        <w:spacing w:before="0" w:after="0" w:line="300" w:lineRule="auto"/>
        <w:ind w:left="278" w:hanging="278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Bør kravene stilles til bestemte varetyper/linjer?</w:t>
      </w:r>
    </w:p>
    <w:p w:rsidR="0B83F436" w:rsidP="00545928" w:rsidRDefault="002A47AF" w14:paraId="07ED6569" w14:textId="0327F437">
      <w:pPr>
        <w:pStyle w:val="Listeavsnitt"/>
        <w:spacing w:before="0" w:after="0" w:line="300" w:lineRule="auto"/>
        <w:ind w:left="278" w:hanging="278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Basert på </w:t>
      </w:r>
      <w:r w:rsidR="004A13ED">
        <w:rPr>
          <w:rFonts w:ascii="Calibri" w:hAnsi="Calibri" w:eastAsia="Calibri" w:cs="Calibri"/>
          <w:sz w:val="24"/>
          <w:szCs w:val="24"/>
        </w:rPr>
        <w:t xml:space="preserve">omsetning og forbruksmønster i fylkeskommuner, hvilke økologiske varer vil leverandør foreslå </w:t>
      </w:r>
      <w:r w:rsidR="005E2999">
        <w:rPr>
          <w:rFonts w:ascii="Calibri" w:hAnsi="Calibri" w:eastAsia="Calibri" w:cs="Calibri"/>
          <w:sz w:val="24"/>
          <w:szCs w:val="24"/>
        </w:rPr>
        <w:t>som ak</w:t>
      </w:r>
      <w:r w:rsidR="003918DB">
        <w:rPr>
          <w:rFonts w:ascii="Calibri" w:hAnsi="Calibri" w:eastAsia="Calibri" w:cs="Calibri"/>
          <w:sz w:val="24"/>
          <w:szCs w:val="24"/>
        </w:rPr>
        <w:t>t</w:t>
      </w:r>
      <w:r w:rsidR="005E2999">
        <w:rPr>
          <w:rFonts w:ascii="Calibri" w:hAnsi="Calibri" w:eastAsia="Calibri" w:cs="Calibri"/>
          <w:sz w:val="24"/>
          <w:szCs w:val="24"/>
        </w:rPr>
        <w:t>uelle for en kombinasjon av høy</w:t>
      </w:r>
      <w:r w:rsidR="003918DB">
        <w:rPr>
          <w:rFonts w:ascii="Calibri" w:hAnsi="Calibri" w:eastAsia="Calibri" w:cs="Calibri"/>
          <w:sz w:val="24"/>
          <w:szCs w:val="24"/>
        </w:rPr>
        <w:t>t volum</w:t>
      </w:r>
      <w:r w:rsidR="00943B7B">
        <w:rPr>
          <w:rFonts w:ascii="Calibri" w:hAnsi="Calibri" w:eastAsia="Calibri" w:cs="Calibri"/>
          <w:sz w:val="24"/>
          <w:szCs w:val="24"/>
        </w:rPr>
        <w:t xml:space="preserve"> og</w:t>
      </w:r>
      <w:r w:rsidR="003918DB">
        <w:rPr>
          <w:rFonts w:ascii="Calibri" w:hAnsi="Calibri" w:eastAsia="Calibri" w:cs="Calibri"/>
          <w:sz w:val="24"/>
          <w:szCs w:val="24"/>
        </w:rPr>
        <w:t xml:space="preserve"> </w:t>
      </w:r>
      <w:r w:rsidR="005E2999">
        <w:rPr>
          <w:rFonts w:ascii="Calibri" w:hAnsi="Calibri" w:eastAsia="Calibri" w:cs="Calibri"/>
          <w:sz w:val="24"/>
          <w:szCs w:val="24"/>
        </w:rPr>
        <w:t>lavest mulig pris</w:t>
      </w:r>
      <w:r w:rsidR="003918DB">
        <w:rPr>
          <w:rFonts w:ascii="Calibri" w:hAnsi="Calibri" w:eastAsia="Calibri" w:cs="Calibri"/>
          <w:sz w:val="24"/>
          <w:szCs w:val="24"/>
        </w:rPr>
        <w:t>forskjell til konvensjonell</w:t>
      </w:r>
      <w:r w:rsidR="00943B7B">
        <w:rPr>
          <w:rFonts w:ascii="Calibri" w:hAnsi="Calibri" w:eastAsia="Calibri" w:cs="Calibri"/>
          <w:sz w:val="24"/>
          <w:szCs w:val="24"/>
        </w:rPr>
        <w:t xml:space="preserve">. </w:t>
      </w:r>
    </w:p>
    <w:p w:rsidRPr="006D5705" w:rsidR="00A63CB1" w:rsidP="00A63CB1" w:rsidRDefault="006122E4" w14:paraId="1792E40F" w14:textId="105ACB86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>
        <w:rPr>
          <w:rFonts w:ascii="Calibri" w:hAnsi="Calibri" w:eastAsia="Calibri" w:cs="Calibri"/>
          <w:bCs/>
          <w:sz w:val="32"/>
          <w:szCs w:val="32"/>
        </w:rPr>
        <w:t>S</w:t>
      </w:r>
      <w:r w:rsidRPr="006D5705" w:rsidR="00A63CB1">
        <w:rPr>
          <w:rFonts w:ascii="Calibri" w:hAnsi="Calibri" w:eastAsia="Calibri" w:cs="Calibri"/>
          <w:bCs/>
          <w:sz w:val="32"/>
          <w:szCs w:val="32"/>
        </w:rPr>
        <w:t xml:space="preserve">tatistikk </w:t>
      </w:r>
      <w:r>
        <w:rPr>
          <w:rFonts w:ascii="Calibri" w:hAnsi="Calibri" w:eastAsia="Calibri" w:cs="Calibri"/>
          <w:bCs/>
          <w:sz w:val="32"/>
          <w:szCs w:val="32"/>
        </w:rPr>
        <w:t xml:space="preserve">og </w:t>
      </w:r>
      <w:r w:rsidRPr="006D5705" w:rsidR="00A63CB1">
        <w:rPr>
          <w:rFonts w:ascii="Calibri" w:hAnsi="Calibri" w:eastAsia="Calibri" w:cs="Calibri"/>
          <w:bCs/>
          <w:sz w:val="32"/>
          <w:szCs w:val="32"/>
        </w:rPr>
        <w:t>opprinnelse</w:t>
      </w:r>
    </w:p>
    <w:p w:rsidR="00A63CB1" w:rsidP="00A63CB1" w:rsidRDefault="00A63CB1" w14:paraId="7943DAA1" w14:textId="59F308F4">
      <w:pPr>
        <w:spacing w:line="300" w:lineRule="auto"/>
      </w:pPr>
      <w:r>
        <w:t xml:space="preserve">Oppdragsgiver ønsker å øke forbruket av regional og norsk mat. Merking av slik mat til bestiller, samt god innsikt i eget forbruk er avgjørende. </w:t>
      </w:r>
      <w:r w:rsidR="00A87FFA">
        <w:t xml:space="preserve">Merking av opprinnelse for bestiller, bør samsvare med </w:t>
      </w:r>
      <w:r w:rsidR="00DD5395">
        <w:t>det som rapporteres i statistikken.</w:t>
      </w:r>
    </w:p>
    <w:p w:rsidR="00A63CB1" w:rsidP="00A63CB1" w:rsidRDefault="00A63CB1" w14:paraId="7923E930" w14:textId="77777777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Kan leverandøren levere statistikk over </w:t>
      </w:r>
      <w:r>
        <w:rPr>
          <w:rFonts w:ascii="Calibri" w:hAnsi="Calibri" w:eastAsia="Calibri" w:cs="Calibri"/>
          <w:sz w:val="24"/>
          <w:szCs w:val="24"/>
        </w:rPr>
        <w:t xml:space="preserve">matvarenes </w:t>
      </w:r>
      <w:r w:rsidRPr="0B83F436">
        <w:rPr>
          <w:rFonts w:ascii="Calibri" w:hAnsi="Calibri" w:eastAsia="Calibri" w:cs="Calibri"/>
          <w:sz w:val="24"/>
          <w:szCs w:val="24"/>
        </w:rPr>
        <w:t>opprinnelse?</w:t>
      </w:r>
    </w:p>
    <w:p w:rsidR="00A63CB1" w:rsidP="00A63CB1" w:rsidRDefault="00A63CB1" w14:paraId="71B5D3A4" w14:textId="77777777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I hvilken grad kan det rapporteres på: </w:t>
      </w:r>
    </w:p>
    <w:p w:rsidR="00A63CB1" w:rsidP="00A63CB1" w:rsidRDefault="00A63CB1" w14:paraId="6785287F" w14:textId="77777777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Om </w:t>
      </w:r>
      <w:r w:rsidRPr="0B83F436">
        <w:rPr>
          <w:rFonts w:ascii="Calibri" w:hAnsi="Calibri" w:eastAsia="Calibri" w:cs="Calibri"/>
          <w:sz w:val="24"/>
          <w:szCs w:val="24"/>
        </w:rPr>
        <w:t>produkte</w:t>
      </w:r>
      <w:r>
        <w:rPr>
          <w:rFonts w:ascii="Calibri" w:hAnsi="Calibri" w:eastAsia="Calibri" w:cs="Calibri"/>
          <w:sz w:val="24"/>
          <w:szCs w:val="24"/>
        </w:rPr>
        <w:t>t er</w:t>
      </w:r>
      <w:r w:rsidRPr="0B83F436">
        <w:rPr>
          <w:rFonts w:ascii="Calibri" w:hAnsi="Calibri" w:eastAsia="Calibri" w:cs="Calibri"/>
          <w:sz w:val="24"/>
          <w:szCs w:val="24"/>
        </w:rPr>
        <w:t xml:space="preserve"> produsert i Innlandet</w:t>
      </w:r>
    </w:p>
    <w:p w:rsidR="00A63CB1" w:rsidP="00A63CB1" w:rsidRDefault="00A63CB1" w14:paraId="7A6F7BF5" w14:textId="77777777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Om </w:t>
      </w:r>
      <w:r w:rsidRPr="0B83F436">
        <w:rPr>
          <w:rFonts w:ascii="Calibri" w:hAnsi="Calibri" w:eastAsia="Calibri" w:cs="Calibri"/>
          <w:sz w:val="24"/>
          <w:szCs w:val="24"/>
        </w:rPr>
        <w:t>produkte</w:t>
      </w:r>
      <w:r>
        <w:rPr>
          <w:rFonts w:ascii="Calibri" w:hAnsi="Calibri" w:eastAsia="Calibri" w:cs="Calibri"/>
          <w:sz w:val="24"/>
          <w:szCs w:val="24"/>
        </w:rPr>
        <w:t>t</w:t>
      </w:r>
      <w:r w:rsidRPr="0B83F436"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 xml:space="preserve">er </w:t>
      </w:r>
      <w:r w:rsidRPr="0B83F436">
        <w:rPr>
          <w:rFonts w:ascii="Calibri" w:hAnsi="Calibri" w:eastAsia="Calibri" w:cs="Calibri"/>
          <w:sz w:val="24"/>
          <w:szCs w:val="24"/>
        </w:rPr>
        <w:t>produsert i Norge</w:t>
      </w:r>
    </w:p>
    <w:p w:rsidR="00A87FFA" w:rsidP="00A87FFA" w:rsidRDefault="00A87FFA" w14:paraId="0BF609AA" w14:textId="77777777">
      <w:pPr>
        <w:pStyle w:val="Listeavsnitt"/>
      </w:pPr>
      <w:r w:rsidRPr="0B83F436">
        <w:t>Eventuelle begrensninger eller forutsetninger:</w:t>
      </w:r>
    </w:p>
    <w:p w:rsidR="00A63CB1" w:rsidP="00A63CB1" w:rsidRDefault="00A63CB1" w14:paraId="7790629C" w14:textId="77777777">
      <w:pPr>
        <w:spacing w:line="300" w:lineRule="auto"/>
      </w:pPr>
    </w:p>
    <w:p w:rsidR="1DF85CD4" w:rsidP="0B83F436" w:rsidRDefault="1DF85CD4" w14:paraId="1DA74778" w14:textId="747D5AEB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lastRenderedPageBreak/>
        <w:t>Statistikk</w:t>
      </w:r>
      <w:r w:rsidR="005C5B7A">
        <w:rPr>
          <w:rFonts w:ascii="Calibri" w:hAnsi="Calibri" w:eastAsia="Calibri" w:cs="Calibri"/>
          <w:bCs/>
          <w:sz w:val="32"/>
          <w:szCs w:val="32"/>
        </w:rPr>
        <w:t>, folkehelse og bærekraft</w:t>
      </w:r>
    </w:p>
    <w:p w:rsidR="1DF85CD4" w:rsidP="0B83F436" w:rsidRDefault="1DF85CD4" w14:paraId="538B87F8" w14:textId="55182F75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 xml:space="preserve">Oppdragsgiver ønsker </w:t>
      </w:r>
      <w:r w:rsidR="00A63CB1">
        <w:rPr>
          <w:rFonts w:ascii="Calibri" w:hAnsi="Calibri" w:eastAsia="Calibri" w:cs="Calibri"/>
          <w:sz w:val="24"/>
          <w:szCs w:val="24"/>
        </w:rPr>
        <w:t xml:space="preserve">også </w:t>
      </w:r>
      <w:r w:rsidRPr="0B83F436">
        <w:rPr>
          <w:rFonts w:ascii="Calibri" w:hAnsi="Calibri" w:eastAsia="Calibri" w:cs="Calibri"/>
          <w:sz w:val="24"/>
          <w:szCs w:val="24"/>
        </w:rPr>
        <w:t xml:space="preserve">bedre innsikt i </w:t>
      </w:r>
      <w:r w:rsidR="00300F93">
        <w:rPr>
          <w:rFonts w:ascii="Calibri" w:hAnsi="Calibri" w:eastAsia="Calibri" w:cs="Calibri"/>
          <w:sz w:val="24"/>
          <w:szCs w:val="24"/>
        </w:rPr>
        <w:t>egne innkjøpsmønstre</w:t>
      </w:r>
      <w:r w:rsidR="00EE3C68">
        <w:rPr>
          <w:rFonts w:ascii="Calibri" w:hAnsi="Calibri" w:eastAsia="Calibri" w:cs="Calibri"/>
          <w:sz w:val="24"/>
          <w:szCs w:val="24"/>
        </w:rPr>
        <w:t xml:space="preserve"> med tanke på varegruppefordeling, </w:t>
      </w:r>
      <w:r w:rsidR="005159F9">
        <w:rPr>
          <w:rFonts w:ascii="Calibri" w:hAnsi="Calibri" w:eastAsia="Calibri" w:cs="Calibri"/>
          <w:sz w:val="24"/>
          <w:szCs w:val="24"/>
        </w:rPr>
        <w:t xml:space="preserve">økologiske varer og varer med MSC-merket, </w:t>
      </w:r>
      <w:r w:rsidR="007C62CE">
        <w:rPr>
          <w:rFonts w:ascii="Calibri" w:hAnsi="Calibri" w:eastAsia="Calibri" w:cs="Calibri"/>
          <w:sz w:val="24"/>
          <w:szCs w:val="24"/>
        </w:rPr>
        <w:t xml:space="preserve">foredlingsgrad, klimaavtrykk og </w:t>
      </w:r>
      <w:r w:rsidR="00BA75B9">
        <w:rPr>
          <w:rFonts w:ascii="Calibri" w:hAnsi="Calibri" w:eastAsia="Calibri" w:cs="Calibri"/>
          <w:sz w:val="24"/>
          <w:szCs w:val="24"/>
        </w:rPr>
        <w:t>hvorvidt</w:t>
      </w:r>
      <w:r w:rsidR="00E22165">
        <w:rPr>
          <w:rFonts w:ascii="Calibri" w:hAnsi="Calibri" w:eastAsia="Calibri" w:cs="Calibri"/>
          <w:sz w:val="24"/>
          <w:szCs w:val="24"/>
        </w:rPr>
        <w:t xml:space="preserve"> matinnkjøpene er i tråd med nasjonalfaglige retningslinjer for mat og måltider i skolen. </w:t>
      </w:r>
      <w:r w:rsidR="005159F9">
        <w:rPr>
          <w:rFonts w:ascii="Calibri" w:hAnsi="Calibri" w:eastAsia="Calibri" w:cs="Calibri"/>
          <w:sz w:val="24"/>
          <w:szCs w:val="24"/>
        </w:rPr>
        <w:t xml:space="preserve"> </w:t>
      </w:r>
    </w:p>
    <w:p w:rsidR="00E10689" w:rsidP="00E10689" w:rsidRDefault="00E10689" w14:paraId="4FE5020C" w14:textId="1DB1DBB8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klimaavtrykk </w:t>
      </w:r>
      <w:r w:rsidR="008B15EE">
        <w:rPr>
          <w:rFonts w:ascii="Calibri" w:hAnsi="Calibri" w:eastAsia="Calibri" w:cs="Calibri"/>
          <w:sz w:val="24"/>
          <w:szCs w:val="24"/>
        </w:rPr>
        <w:t xml:space="preserve">per </w:t>
      </w:r>
      <w:r w:rsidR="00C85D2B">
        <w:rPr>
          <w:rFonts w:ascii="Calibri" w:hAnsi="Calibri" w:eastAsia="Calibri" w:cs="Calibri"/>
          <w:sz w:val="24"/>
          <w:szCs w:val="24"/>
        </w:rPr>
        <w:t xml:space="preserve">innkjøpt </w:t>
      </w:r>
      <w:r w:rsidR="008B15EE">
        <w:rPr>
          <w:rFonts w:ascii="Calibri" w:hAnsi="Calibri" w:eastAsia="Calibri" w:cs="Calibri"/>
          <w:sz w:val="24"/>
          <w:szCs w:val="24"/>
        </w:rPr>
        <w:t>vare</w:t>
      </w:r>
    </w:p>
    <w:p w:rsidR="00C85D2B" w:rsidP="00E10689" w:rsidRDefault="00C85D2B" w14:paraId="7827944F" w14:textId="000ED35A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foredlingsgrad</w:t>
      </w:r>
    </w:p>
    <w:p w:rsidR="00C85D2B" w:rsidP="00E10689" w:rsidRDefault="006851D0" w14:paraId="3FDCB346" w14:textId="359111A2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om varen har de ulike merkene som etterspurt over (Nyt Norge, økologisk, MSC, Nøkkelhullet</w:t>
      </w:r>
      <w:r w:rsidR="00C85810">
        <w:rPr>
          <w:rFonts w:ascii="Calibri" w:hAnsi="Calibri" w:eastAsia="Calibri" w:cs="Calibri"/>
          <w:sz w:val="24"/>
          <w:szCs w:val="24"/>
        </w:rPr>
        <w:t>)</w:t>
      </w:r>
    </w:p>
    <w:p w:rsidR="00B55249" w:rsidP="00E10689" w:rsidRDefault="00B55249" w14:paraId="1FC3E1BF" w14:textId="740AF75F">
      <w:pPr>
        <w:pStyle w:val="Listeavsnitt"/>
        <w:numPr>
          <w:ilvl w:val="1"/>
          <w:numId w:val="32"/>
        </w:numPr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varegruppe</w:t>
      </w:r>
    </w:p>
    <w:p w:rsidR="00B55249" w:rsidP="7A513CB5" w:rsidRDefault="00B55249" w14:paraId="7D424C46" w14:textId="4FF33502">
      <w:pPr>
        <w:pStyle w:val="Listeavsnitt"/>
        <w:spacing w:before="0" w:after="0" w:line="300" w:lineRule="auto"/>
        <w:rPr>
          <w:rFonts w:ascii="Calibri" w:hAnsi="Calibri" w:eastAsia="Calibri" w:cs="Calibri"/>
          <w:sz w:val="24"/>
          <w:szCs w:val="24"/>
        </w:rPr>
      </w:pPr>
      <w:r w:rsidRPr="7A513CB5" w:rsidR="00B55249">
        <w:rPr>
          <w:rFonts w:ascii="Calibri" w:hAnsi="Calibri" w:eastAsia="Calibri" w:cs="Calibri"/>
          <w:sz w:val="24"/>
          <w:szCs w:val="24"/>
        </w:rPr>
        <w:t>Samsvar med kostråd og retningslinjer</w:t>
      </w:r>
    </w:p>
    <w:p w:rsidR="7A513CB5" w:rsidP="7A513CB5" w:rsidRDefault="7A513CB5" w14:paraId="7419EDDB" w14:textId="1365F84F">
      <w:pPr>
        <w:pStyle w:val="Listeavsnitt"/>
        <w:numPr>
          <w:ilvl w:val="0"/>
          <w:numId w:val="0"/>
        </w:numPr>
        <w:spacing w:before="0" w:after="0" w:line="300" w:lineRule="auto"/>
        <w:ind w:left="1440"/>
        <w:rPr>
          <w:rFonts w:ascii="Calibri" w:hAnsi="Calibri" w:eastAsia="Calibri" w:cs="Calibri"/>
          <w:sz w:val="24"/>
          <w:szCs w:val="24"/>
        </w:rPr>
      </w:pPr>
    </w:p>
    <w:p w:rsidR="1DF85CD4" w:rsidP="7A513CB5" w:rsidRDefault="1DF85CD4" w14:paraId="0ED79421" w14:textId="07FB02FE">
      <w:pPr>
        <w:pStyle w:val="Normal"/>
        <w:spacing w:before="0" w:after="0" w:line="300" w:lineRule="auto"/>
        <w:ind w:left="0"/>
        <w:rPr>
          <w:rFonts w:ascii="Calibri" w:hAnsi="Calibri" w:eastAsia="Calibri" w:cs="Calibri"/>
          <w:sz w:val="24"/>
          <w:szCs w:val="24"/>
        </w:rPr>
      </w:pPr>
      <w:r w:rsidRPr="3DBDA524" w:rsidR="1DF85CD4">
        <w:rPr>
          <w:rFonts w:ascii="Calibri" w:hAnsi="Calibri" w:eastAsia="Calibri" w:cs="Calibri"/>
          <w:sz w:val="24"/>
          <w:szCs w:val="24"/>
        </w:rPr>
        <w:t>Hvordan kan slik statistikk best struktureres og leveres (f.eks. periodisk rapportering, varelinjenivå mv.)?</w:t>
      </w:r>
    </w:p>
    <w:p w:rsidR="7A513CB5" w:rsidP="7A513CB5" w:rsidRDefault="7A513CB5" w14:paraId="06BD72F6" w14:textId="3034FEE1">
      <w:pPr>
        <w:rPr>
          <w:color w:val="FF0000"/>
        </w:rPr>
      </w:pPr>
    </w:p>
    <w:p w:rsidR="1DF85CD4" w:rsidP="0B83F436" w:rsidRDefault="1DF85CD4" w14:paraId="4EDC1DAF" w14:textId="66013394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Andre innspill</w:t>
      </w:r>
    </w:p>
    <w:p w:rsidR="1DF85CD4" w:rsidP="0B83F436" w:rsidRDefault="1DF85CD4" w14:paraId="2B837588" w14:textId="586F942E">
      <w:pPr>
        <w:spacing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Har leverandøren øvrige innspill som bør tas hensyn til før konkurransen kunngjøres?</w:t>
      </w:r>
    </w:p>
    <w:p w:rsidR="1DF85CD4" w:rsidP="0B83F436" w:rsidRDefault="1DF85CD4" w14:paraId="55086C48" w14:textId="41354EDD">
      <w:pPr>
        <w:pStyle w:val="Overskrift2"/>
        <w:spacing w:before="261" w:line="300" w:lineRule="auto"/>
        <w:rPr>
          <w:rFonts w:ascii="Calibri" w:hAnsi="Calibri" w:eastAsia="Calibri" w:cs="Calibri"/>
          <w:bCs/>
          <w:sz w:val="32"/>
          <w:szCs w:val="32"/>
        </w:rPr>
      </w:pPr>
      <w:r w:rsidRPr="0B83F436">
        <w:rPr>
          <w:rFonts w:ascii="Calibri" w:hAnsi="Calibri" w:eastAsia="Calibri" w:cs="Calibri"/>
          <w:bCs/>
          <w:sz w:val="32"/>
          <w:szCs w:val="32"/>
        </w:rPr>
        <w:t>Form og frist for innspill</w:t>
      </w:r>
    </w:p>
    <w:p w:rsidR="6ED19AB7" w:rsidP="7A513CB5" w:rsidRDefault="6ED19AB7" w14:paraId="316505E2" w14:textId="4FE027BC">
      <w:pPr>
        <w:pStyle w:val="Normal"/>
        <w:suppressLineNumbers w:val="0"/>
        <w:bidi w:val="0"/>
        <w:spacing w:before="0" w:beforeAutospacing="off" w:after="0" w:afterAutospacing="off" w:line="300" w:lineRule="auto"/>
        <w:ind w:left="0" w:right="0"/>
        <w:jc w:val="left"/>
        <w:rPr>
          <w:rFonts w:ascii="Calibri" w:hAnsi="Calibri" w:eastAsia="Calibri" w:cs="Calibri"/>
          <w:sz w:val="24"/>
          <w:szCs w:val="24"/>
        </w:rPr>
      </w:pPr>
      <w:r w:rsidRPr="7A513CB5" w:rsidR="6ED19AB7">
        <w:rPr>
          <w:rFonts w:ascii="Calibri" w:hAnsi="Calibri" w:eastAsia="Calibri" w:cs="Calibri"/>
          <w:sz w:val="24"/>
          <w:szCs w:val="24"/>
        </w:rPr>
        <w:t>Tilbydere som deltar i én-til-én-møter besvarer spørsmålene i møtene. Leverandører som ikke har anledning eller ikke ønsker å delta i slike møter, kan i stedet sende inn skriftlig besvarelse</w:t>
      </w:r>
      <w:r w:rsidRPr="7A513CB5" w:rsidR="724B9438">
        <w:rPr>
          <w:rFonts w:ascii="Calibri" w:hAnsi="Calibri" w:eastAsia="Calibri" w:cs="Calibri"/>
          <w:sz w:val="24"/>
          <w:szCs w:val="24"/>
        </w:rPr>
        <w:t>.</w:t>
      </w:r>
      <w:r w:rsidRPr="7A513CB5" w:rsidR="65623F07">
        <w:rPr>
          <w:rFonts w:ascii="Calibri" w:hAnsi="Calibri" w:eastAsia="Calibri" w:cs="Calibri"/>
          <w:sz w:val="24"/>
          <w:szCs w:val="24"/>
        </w:rPr>
        <w:t xml:space="preserve"> </w:t>
      </w:r>
      <w:r w:rsidRPr="7A513CB5" w:rsidR="65623F07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Frist for innsending er 31.08.2026 </w:t>
      </w:r>
      <w:r w:rsidRPr="7A513CB5" w:rsidR="65623F07">
        <w:rPr>
          <w:rFonts w:ascii="Calibri" w:hAnsi="Calibri" w:eastAsia="Calibri" w:cs="Calibri"/>
          <w:b w:val="1"/>
          <w:bCs w:val="1"/>
          <w:sz w:val="24"/>
          <w:szCs w:val="24"/>
        </w:rPr>
        <w:t>kl</w:t>
      </w:r>
      <w:r w:rsidRPr="7A513CB5" w:rsidR="65623F07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12.00.</w:t>
      </w:r>
    </w:p>
    <w:p w:rsidR="1DF85CD4" w:rsidP="0B83F436" w:rsidRDefault="1DF85CD4" w14:paraId="755F8E9F" w14:textId="1E535298">
      <w:pPr>
        <w:spacing w:before="210" w:after="210" w:line="300" w:lineRule="auto"/>
        <w:rPr>
          <w:rFonts w:ascii="Calibri" w:hAnsi="Calibri" w:eastAsia="Calibri" w:cs="Calibri"/>
          <w:sz w:val="24"/>
          <w:szCs w:val="24"/>
        </w:rPr>
      </w:pPr>
      <w:r w:rsidRPr="0B83F436">
        <w:rPr>
          <w:rFonts w:ascii="Calibri" w:hAnsi="Calibri" w:eastAsia="Calibri" w:cs="Calibri"/>
          <w:sz w:val="24"/>
          <w:szCs w:val="24"/>
        </w:rPr>
        <w:t>Med vennlig hilsen</w:t>
      </w:r>
      <w:r>
        <w:br/>
      </w:r>
      <w:r w:rsidRPr="0B83F436">
        <w:rPr>
          <w:rFonts w:ascii="Calibri" w:hAnsi="Calibri" w:eastAsia="Calibri" w:cs="Calibri"/>
          <w:sz w:val="24"/>
          <w:szCs w:val="24"/>
        </w:rPr>
        <w:t xml:space="preserve"> </w:t>
      </w:r>
      <w:r w:rsidRPr="0B83F436">
        <w:rPr>
          <w:rFonts w:ascii="Calibri" w:hAnsi="Calibri" w:eastAsia="Calibri" w:cs="Calibri"/>
          <w:b/>
          <w:bCs/>
          <w:sz w:val="24"/>
          <w:szCs w:val="24"/>
        </w:rPr>
        <w:t>Ole Kristian Brovold</w:t>
      </w:r>
      <w:r>
        <w:br/>
      </w:r>
      <w:r w:rsidRPr="0B83F436">
        <w:rPr>
          <w:rFonts w:ascii="Calibri" w:hAnsi="Calibri" w:eastAsia="Calibri" w:cs="Calibri"/>
          <w:sz w:val="24"/>
          <w:szCs w:val="24"/>
        </w:rPr>
        <w:t xml:space="preserve"> Innkjøpsrådgiver</w:t>
      </w:r>
    </w:p>
    <w:p w:rsidR="0B83F436" w:rsidP="0B83F436" w:rsidRDefault="0B83F436" w14:paraId="0561A396" w14:textId="7769446D">
      <w:pPr>
        <w:keepNext/>
        <w:keepLines/>
        <w:rPr>
          <w:rFonts w:ascii="Calibri" w:hAnsi="Calibri" w:cs="Calibri"/>
        </w:rPr>
      </w:pPr>
    </w:p>
    <w:sectPr w:rsidR="0B83F436" w:rsidSect="007E49F0">
      <w:headerReference w:type="default" r:id="rId11"/>
      <w:headerReference w:type="first" r:id="rId12"/>
      <w:footerReference w:type="first" r:id="rId13"/>
      <w:pgSz w:w="11907" w:h="16840" w:orient="portrait" w:code="9"/>
      <w:pgMar w:top="2240" w:right="1418" w:bottom="1843" w:left="1418" w:header="72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460F" w:rsidP="00175380" w:rsidRDefault="0085460F" w14:paraId="712339F1" w14:textId="77777777">
      <w:r>
        <w:separator/>
      </w:r>
    </w:p>
  </w:endnote>
  <w:endnote w:type="continuationSeparator" w:id="0">
    <w:p w:rsidR="0085460F" w:rsidP="00175380" w:rsidRDefault="0085460F" w14:paraId="22541024" w14:textId="77777777">
      <w:r>
        <w:continuationSeparator/>
      </w:r>
    </w:p>
  </w:endnote>
  <w:endnote w:type="continuationNotice" w:id="1">
    <w:p w:rsidR="0085460F" w:rsidRDefault="0085460F" w14:paraId="145A5E28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8034871"/>
      <w:docPartObj>
        <w:docPartGallery w:val="Page Numbers (Bottom of Page)"/>
        <w:docPartUnique/>
      </w:docPartObj>
    </w:sdtPr>
    <w:sdtEndPr/>
    <w:sdtContent>
      <w:p w:rsidR="00DB2003" w:rsidRDefault="00DB2003" w14:paraId="58D94ADC" w14:textId="7C70E76E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B10335" w:rsidR="00F77B8F" w:rsidP="00B84529" w:rsidRDefault="00F77B8F" w14:paraId="067683EA" w14:textId="245B2CFA">
    <w:pPr>
      <w:pStyle w:val="Bunntekst"/>
      <w:rPr>
        <w:color w:val="000000" w:themeColor="text1"/>
        <w:spacing w:val="-1"/>
        <w:kern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460F" w:rsidP="00175380" w:rsidRDefault="0085460F" w14:paraId="5F11170A" w14:textId="77777777">
      <w:r>
        <w:separator/>
      </w:r>
    </w:p>
  </w:footnote>
  <w:footnote w:type="continuationSeparator" w:id="0">
    <w:p w:rsidR="0085460F" w:rsidP="00175380" w:rsidRDefault="0085460F" w14:paraId="7DF6C059" w14:textId="77777777">
      <w:r>
        <w:continuationSeparator/>
      </w:r>
    </w:p>
  </w:footnote>
  <w:footnote w:type="continuationNotice" w:id="1">
    <w:p w:rsidR="0085460F" w:rsidRDefault="0085460F" w14:paraId="2CF3AE8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529AE" w:rsidR="00694C5B" w:rsidP="00175380" w:rsidRDefault="00F77B8F" w14:paraId="5484CE37" w14:textId="77777777">
    <w:pPr>
      <w:pStyle w:val="Topptekst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B2894DA" wp14:editId="7EE33939">
          <wp:simplePos x="0" y="0"/>
          <wp:positionH relativeFrom="page">
            <wp:posOffset>5029835</wp:posOffset>
          </wp:positionH>
          <wp:positionV relativeFrom="page">
            <wp:posOffset>664845</wp:posOffset>
          </wp:positionV>
          <wp:extent cx="1623600" cy="504000"/>
          <wp:effectExtent l="0" t="0" r="0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50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719A">
      <w:rPr>
        <w:noProof/>
      </w:rPr>
      <w:drawing>
        <wp:anchor distT="0" distB="0" distL="114300" distR="114300" simplePos="0" relativeHeight="251658241" behindDoc="0" locked="0" layoutInCell="1" allowOverlap="1" wp14:anchorId="6E172B3A" wp14:editId="09E24317">
          <wp:simplePos x="0" y="0"/>
          <wp:positionH relativeFrom="page">
            <wp:posOffset>179070</wp:posOffset>
          </wp:positionH>
          <wp:positionV relativeFrom="page">
            <wp:posOffset>3779520</wp:posOffset>
          </wp:positionV>
          <wp:extent cx="187200" cy="36000"/>
          <wp:effectExtent l="0" t="0" r="0" b="0"/>
          <wp:wrapNone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rettestrek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77B8F" w:rsidP="00175380" w:rsidRDefault="009A74F0" w14:paraId="7D506D0D" w14:textId="77777777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483475F0" wp14:editId="1F9D54F3">
          <wp:simplePos x="0" y="0"/>
          <wp:positionH relativeFrom="margin">
            <wp:posOffset>0</wp:posOffset>
          </wp:positionH>
          <wp:positionV relativeFrom="page">
            <wp:posOffset>521970</wp:posOffset>
          </wp:positionV>
          <wp:extent cx="1728000" cy="504000"/>
          <wp:effectExtent l="0" t="0" r="5715" b="0"/>
          <wp:wrapNone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50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5ECC">
      <w:rPr>
        <w:noProof/>
      </w:rPr>
      <w:drawing>
        <wp:anchor distT="0" distB="0" distL="114300" distR="114300" simplePos="0" relativeHeight="251658243" behindDoc="0" locked="0" layoutInCell="1" allowOverlap="1" wp14:anchorId="71D0C32B" wp14:editId="70DC411A">
          <wp:simplePos x="0" y="0"/>
          <wp:positionH relativeFrom="page">
            <wp:posOffset>180340</wp:posOffset>
          </wp:positionH>
          <wp:positionV relativeFrom="page">
            <wp:posOffset>3780790</wp:posOffset>
          </wp:positionV>
          <wp:extent cx="187200" cy="36000"/>
          <wp:effectExtent l="0" t="0" r="0" b="0"/>
          <wp:wrapNone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rettestrek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6">
    <w:nsid w:val="65520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2C515A"/>
    <w:multiLevelType w:val="hybridMultilevel"/>
    <w:tmpl w:val="0EEA92A2"/>
    <w:lvl w:ilvl="0" w:tplc="C2500BCC">
      <w:start w:val="1"/>
      <w:numFmt w:val="decimal"/>
      <w:lvlText w:val="%1."/>
      <w:lvlJc w:val="left"/>
      <w:pPr>
        <w:ind w:left="720" w:hanging="360"/>
      </w:pPr>
    </w:lvl>
    <w:lvl w:ilvl="1" w:tplc="007C0BD4">
      <w:start w:val="1"/>
      <w:numFmt w:val="lowerLetter"/>
      <w:lvlText w:val="%2."/>
      <w:lvlJc w:val="left"/>
      <w:pPr>
        <w:ind w:left="1440" w:hanging="360"/>
      </w:pPr>
    </w:lvl>
    <w:lvl w:ilvl="2" w:tplc="47B08F44">
      <w:start w:val="1"/>
      <w:numFmt w:val="lowerRoman"/>
      <w:lvlText w:val="%3."/>
      <w:lvlJc w:val="right"/>
      <w:pPr>
        <w:ind w:left="2160" w:hanging="180"/>
      </w:pPr>
    </w:lvl>
    <w:lvl w:ilvl="3" w:tplc="ADECDD62">
      <w:start w:val="1"/>
      <w:numFmt w:val="decimal"/>
      <w:lvlText w:val="%4."/>
      <w:lvlJc w:val="left"/>
      <w:pPr>
        <w:ind w:left="2880" w:hanging="360"/>
      </w:pPr>
    </w:lvl>
    <w:lvl w:ilvl="4" w:tplc="A99A1198">
      <w:start w:val="1"/>
      <w:numFmt w:val="lowerLetter"/>
      <w:lvlText w:val="%5."/>
      <w:lvlJc w:val="left"/>
      <w:pPr>
        <w:ind w:left="3600" w:hanging="360"/>
      </w:pPr>
    </w:lvl>
    <w:lvl w:ilvl="5" w:tplc="781AF936">
      <w:start w:val="1"/>
      <w:numFmt w:val="lowerRoman"/>
      <w:lvlText w:val="%6."/>
      <w:lvlJc w:val="right"/>
      <w:pPr>
        <w:ind w:left="4320" w:hanging="180"/>
      </w:pPr>
    </w:lvl>
    <w:lvl w:ilvl="6" w:tplc="2EFCFA9A">
      <w:start w:val="1"/>
      <w:numFmt w:val="decimal"/>
      <w:lvlText w:val="%7."/>
      <w:lvlJc w:val="left"/>
      <w:pPr>
        <w:ind w:left="5040" w:hanging="360"/>
      </w:pPr>
    </w:lvl>
    <w:lvl w:ilvl="7" w:tplc="78CE12C0">
      <w:start w:val="1"/>
      <w:numFmt w:val="lowerLetter"/>
      <w:lvlText w:val="%8."/>
      <w:lvlJc w:val="left"/>
      <w:pPr>
        <w:ind w:left="5760" w:hanging="360"/>
      </w:pPr>
    </w:lvl>
    <w:lvl w:ilvl="8" w:tplc="95A2CA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8C262"/>
    <w:multiLevelType w:val="hybridMultilevel"/>
    <w:tmpl w:val="737CCF34"/>
    <w:lvl w:ilvl="0" w:tplc="B030D7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161D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4240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14DE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58D5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26F7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16C6A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E249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05B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9778B0"/>
    <w:multiLevelType w:val="hybridMultilevel"/>
    <w:tmpl w:val="76F076B0"/>
    <w:lvl w:ilvl="0" w:tplc="5FA224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7300F7"/>
    <w:multiLevelType w:val="hybridMultilevel"/>
    <w:tmpl w:val="E1E84102"/>
    <w:lvl w:ilvl="0" w:tplc="3DDEEB06">
      <w:start w:val="1"/>
      <w:numFmt w:val="decimal"/>
      <w:lvlText w:val="%1."/>
      <w:lvlJc w:val="left"/>
      <w:pPr>
        <w:ind w:left="720" w:hanging="360"/>
      </w:pPr>
    </w:lvl>
    <w:lvl w:ilvl="1" w:tplc="F2C295E8">
      <w:start w:val="1"/>
      <w:numFmt w:val="lowerLetter"/>
      <w:lvlText w:val="%2."/>
      <w:lvlJc w:val="left"/>
      <w:pPr>
        <w:ind w:left="1440" w:hanging="360"/>
      </w:pPr>
    </w:lvl>
    <w:lvl w:ilvl="2" w:tplc="8D185496">
      <w:start w:val="1"/>
      <w:numFmt w:val="lowerRoman"/>
      <w:lvlText w:val="%3."/>
      <w:lvlJc w:val="right"/>
      <w:pPr>
        <w:ind w:left="2160" w:hanging="180"/>
      </w:pPr>
    </w:lvl>
    <w:lvl w:ilvl="3" w:tplc="6FFA4E52">
      <w:start w:val="1"/>
      <w:numFmt w:val="decimal"/>
      <w:lvlText w:val="%4."/>
      <w:lvlJc w:val="left"/>
      <w:pPr>
        <w:ind w:left="2880" w:hanging="360"/>
      </w:pPr>
    </w:lvl>
    <w:lvl w:ilvl="4" w:tplc="271E0A02">
      <w:start w:val="1"/>
      <w:numFmt w:val="lowerLetter"/>
      <w:lvlText w:val="%5."/>
      <w:lvlJc w:val="left"/>
      <w:pPr>
        <w:ind w:left="3600" w:hanging="360"/>
      </w:pPr>
    </w:lvl>
    <w:lvl w:ilvl="5" w:tplc="5DF26B60">
      <w:start w:val="1"/>
      <w:numFmt w:val="lowerRoman"/>
      <w:lvlText w:val="%6."/>
      <w:lvlJc w:val="right"/>
      <w:pPr>
        <w:ind w:left="4320" w:hanging="180"/>
      </w:pPr>
    </w:lvl>
    <w:lvl w:ilvl="6" w:tplc="C118404C">
      <w:start w:val="1"/>
      <w:numFmt w:val="decimal"/>
      <w:lvlText w:val="%7."/>
      <w:lvlJc w:val="left"/>
      <w:pPr>
        <w:ind w:left="5040" w:hanging="360"/>
      </w:pPr>
    </w:lvl>
    <w:lvl w:ilvl="7" w:tplc="1CA2BF94">
      <w:start w:val="1"/>
      <w:numFmt w:val="lowerLetter"/>
      <w:lvlText w:val="%8."/>
      <w:lvlJc w:val="left"/>
      <w:pPr>
        <w:ind w:left="5760" w:hanging="360"/>
      </w:pPr>
    </w:lvl>
    <w:lvl w:ilvl="8" w:tplc="4B6C060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B1D21"/>
    <w:multiLevelType w:val="hybridMultilevel"/>
    <w:tmpl w:val="E6889484"/>
    <w:lvl w:ilvl="0" w:tplc="5A888474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AEC055"/>
    <w:multiLevelType w:val="hybridMultilevel"/>
    <w:tmpl w:val="BE5A1C52"/>
    <w:lvl w:ilvl="0" w:tplc="B5F05296">
      <w:start w:val="1"/>
      <w:numFmt w:val="decimal"/>
      <w:lvlText w:val="%1."/>
      <w:lvlJc w:val="left"/>
      <w:pPr>
        <w:ind w:left="720" w:hanging="360"/>
      </w:pPr>
    </w:lvl>
    <w:lvl w:ilvl="1" w:tplc="D8B07140">
      <w:start w:val="1"/>
      <w:numFmt w:val="lowerLetter"/>
      <w:lvlText w:val="%2."/>
      <w:lvlJc w:val="left"/>
      <w:pPr>
        <w:ind w:left="1440" w:hanging="360"/>
      </w:pPr>
    </w:lvl>
    <w:lvl w:ilvl="2" w:tplc="13620956">
      <w:start w:val="1"/>
      <w:numFmt w:val="lowerRoman"/>
      <w:lvlText w:val="%3."/>
      <w:lvlJc w:val="right"/>
      <w:pPr>
        <w:ind w:left="2160" w:hanging="180"/>
      </w:pPr>
    </w:lvl>
    <w:lvl w:ilvl="3" w:tplc="83665F62">
      <w:start w:val="1"/>
      <w:numFmt w:val="decimal"/>
      <w:lvlText w:val="%4."/>
      <w:lvlJc w:val="left"/>
      <w:pPr>
        <w:ind w:left="2880" w:hanging="360"/>
      </w:pPr>
    </w:lvl>
    <w:lvl w:ilvl="4" w:tplc="CDF23C60">
      <w:start w:val="1"/>
      <w:numFmt w:val="lowerLetter"/>
      <w:lvlText w:val="%5."/>
      <w:lvlJc w:val="left"/>
      <w:pPr>
        <w:ind w:left="3600" w:hanging="360"/>
      </w:pPr>
    </w:lvl>
    <w:lvl w:ilvl="5" w:tplc="7B2A8804">
      <w:start w:val="1"/>
      <w:numFmt w:val="lowerRoman"/>
      <w:lvlText w:val="%6."/>
      <w:lvlJc w:val="right"/>
      <w:pPr>
        <w:ind w:left="4320" w:hanging="180"/>
      </w:pPr>
    </w:lvl>
    <w:lvl w:ilvl="6" w:tplc="8932C4BC">
      <w:start w:val="1"/>
      <w:numFmt w:val="decimal"/>
      <w:lvlText w:val="%7."/>
      <w:lvlJc w:val="left"/>
      <w:pPr>
        <w:ind w:left="5040" w:hanging="360"/>
      </w:pPr>
    </w:lvl>
    <w:lvl w:ilvl="7" w:tplc="F75C4F7E">
      <w:start w:val="1"/>
      <w:numFmt w:val="lowerLetter"/>
      <w:lvlText w:val="%8."/>
      <w:lvlJc w:val="left"/>
      <w:pPr>
        <w:ind w:left="5760" w:hanging="360"/>
      </w:pPr>
    </w:lvl>
    <w:lvl w:ilvl="8" w:tplc="FF54E4E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E6B42"/>
    <w:multiLevelType w:val="hybridMultilevel"/>
    <w:tmpl w:val="985EDAA4"/>
    <w:lvl w:ilvl="0" w:tplc="88300AA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AA87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AD4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92D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628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1EDF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44D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746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08FB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26DD75"/>
    <w:multiLevelType w:val="hybridMultilevel"/>
    <w:tmpl w:val="91607C88"/>
    <w:lvl w:ilvl="0" w:tplc="08E23272">
      <w:start w:val="1"/>
      <w:numFmt w:val="decimal"/>
      <w:lvlText w:val="%1."/>
      <w:lvlJc w:val="left"/>
      <w:pPr>
        <w:ind w:left="720" w:hanging="360"/>
      </w:pPr>
    </w:lvl>
    <w:lvl w:ilvl="1" w:tplc="9C0E4106">
      <w:start w:val="1"/>
      <w:numFmt w:val="lowerLetter"/>
      <w:lvlText w:val="%2."/>
      <w:lvlJc w:val="left"/>
      <w:pPr>
        <w:ind w:left="1440" w:hanging="360"/>
      </w:pPr>
    </w:lvl>
    <w:lvl w:ilvl="2" w:tplc="0C488842">
      <w:start w:val="1"/>
      <w:numFmt w:val="lowerRoman"/>
      <w:lvlText w:val="%3."/>
      <w:lvlJc w:val="right"/>
      <w:pPr>
        <w:ind w:left="2160" w:hanging="180"/>
      </w:pPr>
    </w:lvl>
    <w:lvl w:ilvl="3" w:tplc="BD6EDF2A">
      <w:start w:val="1"/>
      <w:numFmt w:val="decimal"/>
      <w:lvlText w:val="%4."/>
      <w:lvlJc w:val="left"/>
      <w:pPr>
        <w:ind w:left="2880" w:hanging="360"/>
      </w:pPr>
    </w:lvl>
    <w:lvl w:ilvl="4" w:tplc="DB04E94C">
      <w:start w:val="1"/>
      <w:numFmt w:val="lowerLetter"/>
      <w:lvlText w:val="%5."/>
      <w:lvlJc w:val="left"/>
      <w:pPr>
        <w:ind w:left="3600" w:hanging="360"/>
      </w:pPr>
    </w:lvl>
    <w:lvl w:ilvl="5" w:tplc="A85E9082">
      <w:start w:val="1"/>
      <w:numFmt w:val="lowerRoman"/>
      <w:lvlText w:val="%6."/>
      <w:lvlJc w:val="right"/>
      <w:pPr>
        <w:ind w:left="4320" w:hanging="180"/>
      </w:pPr>
    </w:lvl>
    <w:lvl w:ilvl="6" w:tplc="46220658">
      <w:start w:val="1"/>
      <w:numFmt w:val="decimal"/>
      <w:lvlText w:val="%7."/>
      <w:lvlJc w:val="left"/>
      <w:pPr>
        <w:ind w:left="5040" w:hanging="360"/>
      </w:pPr>
    </w:lvl>
    <w:lvl w:ilvl="7" w:tplc="A6161C56">
      <w:start w:val="1"/>
      <w:numFmt w:val="lowerLetter"/>
      <w:lvlText w:val="%8."/>
      <w:lvlJc w:val="left"/>
      <w:pPr>
        <w:ind w:left="5760" w:hanging="360"/>
      </w:pPr>
    </w:lvl>
    <w:lvl w:ilvl="8" w:tplc="757C7C9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A0E42"/>
    <w:multiLevelType w:val="hybridMultilevel"/>
    <w:tmpl w:val="2522DE06"/>
    <w:lvl w:ilvl="0" w:tplc="2FFE72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22C60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D24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D4DA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0A859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ACCA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044A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ECE4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6018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482FF6"/>
    <w:multiLevelType w:val="hybridMultilevel"/>
    <w:tmpl w:val="9634D17E"/>
    <w:lvl w:ilvl="0" w:tplc="80ACCE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4066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9850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0E7D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3030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BAF2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409A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E240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5E2A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1D36C"/>
    <w:multiLevelType w:val="hybridMultilevel"/>
    <w:tmpl w:val="2EF0264E"/>
    <w:lvl w:ilvl="0" w:tplc="F6FCD6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9686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E40D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509A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1087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8E91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8043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5876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9A18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564E775"/>
    <w:multiLevelType w:val="hybridMultilevel"/>
    <w:tmpl w:val="E2EC0048"/>
    <w:lvl w:ilvl="0" w:tplc="14DA4974">
      <w:start w:val="1"/>
      <w:numFmt w:val="decimal"/>
      <w:lvlText w:val="%1."/>
      <w:lvlJc w:val="left"/>
      <w:pPr>
        <w:ind w:left="720" w:hanging="360"/>
      </w:pPr>
    </w:lvl>
    <w:lvl w:ilvl="1" w:tplc="363C2466">
      <w:start w:val="1"/>
      <w:numFmt w:val="lowerLetter"/>
      <w:lvlText w:val="%2."/>
      <w:lvlJc w:val="left"/>
      <w:pPr>
        <w:ind w:left="1440" w:hanging="360"/>
      </w:pPr>
    </w:lvl>
    <w:lvl w:ilvl="2" w:tplc="DB2813CE">
      <w:start w:val="1"/>
      <w:numFmt w:val="lowerRoman"/>
      <w:lvlText w:val="%3."/>
      <w:lvlJc w:val="right"/>
      <w:pPr>
        <w:ind w:left="2160" w:hanging="180"/>
      </w:pPr>
    </w:lvl>
    <w:lvl w:ilvl="3" w:tplc="46A8FDB2">
      <w:start w:val="1"/>
      <w:numFmt w:val="decimal"/>
      <w:lvlText w:val="%4."/>
      <w:lvlJc w:val="left"/>
      <w:pPr>
        <w:ind w:left="2880" w:hanging="360"/>
      </w:pPr>
    </w:lvl>
    <w:lvl w:ilvl="4" w:tplc="4D809688">
      <w:start w:val="1"/>
      <w:numFmt w:val="lowerLetter"/>
      <w:lvlText w:val="%5."/>
      <w:lvlJc w:val="left"/>
      <w:pPr>
        <w:ind w:left="3600" w:hanging="360"/>
      </w:pPr>
    </w:lvl>
    <w:lvl w:ilvl="5" w:tplc="4B881564">
      <w:start w:val="1"/>
      <w:numFmt w:val="lowerRoman"/>
      <w:lvlText w:val="%6."/>
      <w:lvlJc w:val="right"/>
      <w:pPr>
        <w:ind w:left="4320" w:hanging="180"/>
      </w:pPr>
    </w:lvl>
    <w:lvl w:ilvl="6" w:tplc="EBA477D6">
      <w:start w:val="1"/>
      <w:numFmt w:val="decimal"/>
      <w:lvlText w:val="%7."/>
      <w:lvlJc w:val="left"/>
      <w:pPr>
        <w:ind w:left="5040" w:hanging="360"/>
      </w:pPr>
    </w:lvl>
    <w:lvl w:ilvl="7" w:tplc="D70C7852">
      <w:start w:val="1"/>
      <w:numFmt w:val="lowerLetter"/>
      <w:lvlText w:val="%8."/>
      <w:lvlJc w:val="left"/>
      <w:pPr>
        <w:ind w:left="5760" w:hanging="360"/>
      </w:pPr>
    </w:lvl>
    <w:lvl w:ilvl="8" w:tplc="416C3A3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F6BE7"/>
    <w:multiLevelType w:val="hybridMultilevel"/>
    <w:tmpl w:val="AD203AAC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3" w15:restartNumberingAfterBreak="0">
    <w:nsid w:val="3A30446D"/>
    <w:multiLevelType w:val="hybridMultilevel"/>
    <w:tmpl w:val="BBBA4D00"/>
    <w:lvl w:ilvl="0" w:tplc="4D4A9F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F853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0418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C828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D5C71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60C4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CC16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86F3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9438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D697C23"/>
    <w:multiLevelType w:val="hybridMultilevel"/>
    <w:tmpl w:val="AB64CD2C"/>
    <w:lvl w:ilvl="0" w:tplc="B51C90AE">
      <w:start w:val="1"/>
      <w:numFmt w:val="decimal"/>
      <w:lvlText w:val="%1."/>
      <w:lvlJc w:val="left"/>
      <w:pPr>
        <w:ind w:left="720" w:hanging="360"/>
      </w:pPr>
    </w:lvl>
    <w:lvl w:ilvl="1" w:tplc="E3B08CD2">
      <w:start w:val="1"/>
      <w:numFmt w:val="lowerLetter"/>
      <w:lvlText w:val="%2."/>
      <w:lvlJc w:val="left"/>
      <w:pPr>
        <w:ind w:left="1440" w:hanging="360"/>
      </w:pPr>
    </w:lvl>
    <w:lvl w:ilvl="2" w:tplc="CE80A9F4">
      <w:start w:val="1"/>
      <w:numFmt w:val="lowerRoman"/>
      <w:lvlText w:val="%3."/>
      <w:lvlJc w:val="right"/>
      <w:pPr>
        <w:ind w:left="2160" w:hanging="180"/>
      </w:pPr>
    </w:lvl>
    <w:lvl w:ilvl="3" w:tplc="827C4C20">
      <w:start w:val="1"/>
      <w:numFmt w:val="decimal"/>
      <w:lvlText w:val="%4."/>
      <w:lvlJc w:val="left"/>
      <w:pPr>
        <w:ind w:left="2880" w:hanging="360"/>
      </w:pPr>
    </w:lvl>
    <w:lvl w:ilvl="4" w:tplc="00B449DE">
      <w:start w:val="1"/>
      <w:numFmt w:val="lowerLetter"/>
      <w:lvlText w:val="%5."/>
      <w:lvlJc w:val="left"/>
      <w:pPr>
        <w:ind w:left="3600" w:hanging="360"/>
      </w:pPr>
    </w:lvl>
    <w:lvl w:ilvl="5" w:tplc="56CEA4F6">
      <w:start w:val="1"/>
      <w:numFmt w:val="lowerRoman"/>
      <w:lvlText w:val="%6."/>
      <w:lvlJc w:val="right"/>
      <w:pPr>
        <w:ind w:left="4320" w:hanging="180"/>
      </w:pPr>
    </w:lvl>
    <w:lvl w:ilvl="6" w:tplc="1EFE6B9C">
      <w:start w:val="1"/>
      <w:numFmt w:val="decimal"/>
      <w:lvlText w:val="%7."/>
      <w:lvlJc w:val="left"/>
      <w:pPr>
        <w:ind w:left="5040" w:hanging="360"/>
      </w:pPr>
    </w:lvl>
    <w:lvl w:ilvl="7" w:tplc="975E9C50">
      <w:start w:val="1"/>
      <w:numFmt w:val="lowerLetter"/>
      <w:lvlText w:val="%8."/>
      <w:lvlJc w:val="left"/>
      <w:pPr>
        <w:ind w:left="5760" w:hanging="360"/>
      </w:pPr>
    </w:lvl>
    <w:lvl w:ilvl="8" w:tplc="3B30180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AD0"/>
    <w:multiLevelType w:val="hybridMultilevel"/>
    <w:tmpl w:val="35AED9CE"/>
    <w:lvl w:ilvl="0" w:tplc="3D7ACC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8EC41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0E6D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091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6021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D2CCA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4A4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402E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C482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2C27B47"/>
    <w:multiLevelType w:val="hybridMultilevel"/>
    <w:tmpl w:val="56FEACE4"/>
    <w:lvl w:ilvl="0" w:tplc="3D6242F8">
      <w:start w:val="1"/>
      <w:numFmt w:val="decimal"/>
      <w:lvlText w:val="%1."/>
      <w:lvlJc w:val="left"/>
      <w:pPr>
        <w:ind w:left="720" w:hanging="360"/>
      </w:pPr>
    </w:lvl>
    <w:lvl w:ilvl="1" w:tplc="B43E6564">
      <w:start w:val="1"/>
      <w:numFmt w:val="lowerLetter"/>
      <w:lvlText w:val="%2."/>
      <w:lvlJc w:val="left"/>
      <w:pPr>
        <w:ind w:left="1440" w:hanging="360"/>
      </w:pPr>
    </w:lvl>
    <w:lvl w:ilvl="2" w:tplc="0B424808">
      <w:start w:val="1"/>
      <w:numFmt w:val="lowerRoman"/>
      <w:lvlText w:val="%3."/>
      <w:lvlJc w:val="right"/>
      <w:pPr>
        <w:ind w:left="2160" w:hanging="180"/>
      </w:pPr>
    </w:lvl>
    <w:lvl w:ilvl="3" w:tplc="CEF2C222">
      <w:start w:val="1"/>
      <w:numFmt w:val="decimal"/>
      <w:lvlText w:val="%4."/>
      <w:lvlJc w:val="left"/>
      <w:pPr>
        <w:ind w:left="2880" w:hanging="360"/>
      </w:pPr>
    </w:lvl>
    <w:lvl w:ilvl="4" w:tplc="39FA9746">
      <w:start w:val="1"/>
      <w:numFmt w:val="lowerLetter"/>
      <w:lvlText w:val="%5."/>
      <w:lvlJc w:val="left"/>
      <w:pPr>
        <w:ind w:left="3600" w:hanging="360"/>
      </w:pPr>
    </w:lvl>
    <w:lvl w:ilvl="5" w:tplc="CFB614D4">
      <w:start w:val="1"/>
      <w:numFmt w:val="lowerRoman"/>
      <w:lvlText w:val="%6."/>
      <w:lvlJc w:val="right"/>
      <w:pPr>
        <w:ind w:left="4320" w:hanging="180"/>
      </w:pPr>
    </w:lvl>
    <w:lvl w:ilvl="6" w:tplc="89C4C4D0">
      <w:start w:val="1"/>
      <w:numFmt w:val="decimal"/>
      <w:lvlText w:val="%7."/>
      <w:lvlJc w:val="left"/>
      <w:pPr>
        <w:ind w:left="5040" w:hanging="360"/>
      </w:pPr>
    </w:lvl>
    <w:lvl w:ilvl="7" w:tplc="18969C42">
      <w:start w:val="1"/>
      <w:numFmt w:val="lowerLetter"/>
      <w:lvlText w:val="%8."/>
      <w:lvlJc w:val="left"/>
      <w:pPr>
        <w:ind w:left="5760" w:hanging="360"/>
      </w:pPr>
    </w:lvl>
    <w:lvl w:ilvl="8" w:tplc="2D58E7F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411D5"/>
    <w:multiLevelType w:val="hybridMultilevel"/>
    <w:tmpl w:val="EA764A6A"/>
    <w:lvl w:ilvl="0" w:tplc="476C8BB0">
      <w:start w:val="1"/>
      <w:numFmt w:val="decimal"/>
      <w:lvlText w:val="%1."/>
      <w:lvlJc w:val="left"/>
      <w:pPr>
        <w:ind w:left="720" w:hanging="360"/>
      </w:pPr>
    </w:lvl>
    <w:lvl w:ilvl="1" w:tplc="40E89580">
      <w:start w:val="1"/>
      <w:numFmt w:val="lowerLetter"/>
      <w:lvlText w:val="%2."/>
      <w:lvlJc w:val="left"/>
      <w:pPr>
        <w:ind w:left="1440" w:hanging="360"/>
      </w:pPr>
    </w:lvl>
    <w:lvl w:ilvl="2" w:tplc="C6C2959A">
      <w:start w:val="1"/>
      <w:numFmt w:val="lowerRoman"/>
      <w:lvlText w:val="%3."/>
      <w:lvlJc w:val="right"/>
      <w:pPr>
        <w:ind w:left="2160" w:hanging="180"/>
      </w:pPr>
    </w:lvl>
    <w:lvl w:ilvl="3" w:tplc="C5200076">
      <w:start w:val="1"/>
      <w:numFmt w:val="decimal"/>
      <w:lvlText w:val="%4."/>
      <w:lvlJc w:val="left"/>
      <w:pPr>
        <w:ind w:left="2880" w:hanging="360"/>
      </w:pPr>
    </w:lvl>
    <w:lvl w:ilvl="4" w:tplc="183C38F2">
      <w:start w:val="1"/>
      <w:numFmt w:val="lowerLetter"/>
      <w:lvlText w:val="%5."/>
      <w:lvlJc w:val="left"/>
      <w:pPr>
        <w:ind w:left="3600" w:hanging="360"/>
      </w:pPr>
    </w:lvl>
    <w:lvl w:ilvl="5" w:tplc="16EE2996">
      <w:start w:val="1"/>
      <w:numFmt w:val="lowerRoman"/>
      <w:lvlText w:val="%6."/>
      <w:lvlJc w:val="right"/>
      <w:pPr>
        <w:ind w:left="4320" w:hanging="180"/>
      </w:pPr>
    </w:lvl>
    <w:lvl w:ilvl="6" w:tplc="AD74F03E">
      <w:start w:val="1"/>
      <w:numFmt w:val="decimal"/>
      <w:lvlText w:val="%7."/>
      <w:lvlJc w:val="left"/>
      <w:pPr>
        <w:ind w:left="5040" w:hanging="360"/>
      </w:pPr>
    </w:lvl>
    <w:lvl w:ilvl="7" w:tplc="10CEF6BA">
      <w:start w:val="1"/>
      <w:numFmt w:val="lowerLetter"/>
      <w:lvlText w:val="%8."/>
      <w:lvlJc w:val="left"/>
      <w:pPr>
        <w:ind w:left="5760" w:hanging="360"/>
      </w:pPr>
    </w:lvl>
    <w:lvl w:ilvl="8" w:tplc="024EDEC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09E91"/>
    <w:multiLevelType w:val="hybridMultilevel"/>
    <w:tmpl w:val="65F292B4"/>
    <w:lvl w:ilvl="0" w:tplc="6638D4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C064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A2DC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2A86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761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90E0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9AB4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6432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4860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418B74"/>
    <w:multiLevelType w:val="hybridMultilevel"/>
    <w:tmpl w:val="C9E01044"/>
    <w:lvl w:ilvl="0" w:tplc="8556D4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8E44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7F405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E0D4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FAC8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4EAE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A8E7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8099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6276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20F35C7"/>
    <w:multiLevelType w:val="hybridMultilevel"/>
    <w:tmpl w:val="2E20F32A"/>
    <w:lvl w:ilvl="0" w:tplc="3438BC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9838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1ECB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38F6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462EC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FA03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46FA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0F0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E4A4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983CB30"/>
    <w:multiLevelType w:val="hybridMultilevel"/>
    <w:tmpl w:val="7C9CF682"/>
    <w:lvl w:ilvl="0" w:tplc="5B3474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125A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42261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2EBF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7894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3F8DE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6AD6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C82C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A2BD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F964470"/>
    <w:multiLevelType w:val="hybridMultilevel"/>
    <w:tmpl w:val="5B4E32C4"/>
    <w:lvl w:ilvl="0" w:tplc="02945A2E">
      <w:start w:val="1"/>
      <w:numFmt w:val="decimal"/>
      <w:lvlText w:val="%1."/>
      <w:lvlJc w:val="left"/>
      <w:pPr>
        <w:ind w:left="720" w:hanging="360"/>
      </w:pPr>
    </w:lvl>
    <w:lvl w:ilvl="1" w:tplc="20140004">
      <w:start w:val="1"/>
      <w:numFmt w:val="lowerLetter"/>
      <w:lvlText w:val="%2."/>
      <w:lvlJc w:val="left"/>
      <w:pPr>
        <w:ind w:left="1440" w:hanging="360"/>
      </w:pPr>
    </w:lvl>
    <w:lvl w:ilvl="2" w:tplc="DC3A5430">
      <w:start w:val="1"/>
      <w:numFmt w:val="lowerRoman"/>
      <w:lvlText w:val="%3."/>
      <w:lvlJc w:val="right"/>
      <w:pPr>
        <w:ind w:left="2160" w:hanging="180"/>
      </w:pPr>
    </w:lvl>
    <w:lvl w:ilvl="3" w:tplc="3EACAAB2">
      <w:start w:val="1"/>
      <w:numFmt w:val="decimal"/>
      <w:lvlText w:val="%4."/>
      <w:lvlJc w:val="left"/>
      <w:pPr>
        <w:ind w:left="2880" w:hanging="360"/>
      </w:pPr>
    </w:lvl>
    <w:lvl w:ilvl="4" w:tplc="E96085AA">
      <w:start w:val="1"/>
      <w:numFmt w:val="lowerLetter"/>
      <w:lvlText w:val="%5."/>
      <w:lvlJc w:val="left"/>
      <w:pPr>
        <w:ind w:left="3600" w:hanging="360"/>
      </w:pPr>
    </w:lvl>
    <w:lvl w:ilvl="5" w:tplc="2BC470E0">
      <w:start w:val="1"/>
      <w:numFmt w:val="lowerRoman"/>
      <w:lvlText w:val="%6."/>
      <w:lvlJc w:val="right"/>
      <w:pPr>
        <w:ind w:left="4320" w:hanging="180"/>
      </w:pPr>
    </w:lvl>
    <w:lvl w:ilvl="6" w:tplc="CAA0169C">
      <w:start w:val="1"/>
      <w:numFmt w:val="decimal"/>
      <w:lvlText w:val="%7."/>
      <w:lvlJc w:val="left"/>
      <w:pPr>
        <w:ind w:left="5040" w:hanging="360"/>
      </w:pPr>
    </w:lvl>
    <w:lvl w:ilvl="7" w:tplc="C414B0F0">
      <w:start w:val="1"/>
      <w:numFmt w:val="lowerLetter"/>
      <w:lvlText w:val="%8."/>
      <w:lvlJc w:val="left"/>
      <w:pPr>
        <w:ind w:left="5760" w:hanging="360"/>
      </w:pPr>
    </w:lvl>
    <w:lvl w:ilvl="8" w:tplc="981E43D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1C379"/>
    <w:multiLevelType w:val="hybridMultilevel"/>
    <w:tmpl w:val="8B2A5152"/>
    <w:lvl w:ilvl="0" w:tplc="066EE3CE">
      <w:start w:val="1"/>
      <w:numFmt w:val="decimal"/>
      <w:lvlText w:val="%1."/>
      <w:lvlJc w:val="left"/>
      <w:pPr>
        <w:ind w:left="720" w:hanging="360"/>
      </w:pPr>
    </w:lvl>
    <w:lvl w:ilvl="1" w:tplc="F5685240">
      <w:start w:val="1"/>
      <w:numFmt w:val="lowerLetter"/>
      <w:lvlText w:val="%2."/>
      <w:lvlJc w:val="left"/>
      <w:pPr>
        <w:ind w:left="1440" w:hanging="360"/>
      </w:pPr>
    </w:lvl>
    <w:lvl w:ilvl="2" w:tplc="C88668FE">
      <w:start w:val="1"/>
      <w:numFmt w:val="lowerRoman"/>
      <w:lvlText w:val="%3."/>
      <w:lvlJc w:val="right"/>
      <w:pPr>
        <w:ind w:left="2160" w:hanging="180"/>
      </w:pPr>
    </w:lvl>
    <w:lvl w:ilvl="3" w:tplc="37BC724A">
      <w:start w:val="1"/>
      <w:numFmt w:val="decimal"/>
      <w:lvlText w:val="%4."/>
      <w:lvlJc w:val="left"/>
      <w:pPr>
        <w:ind w:left="2880" w:hanging="360"/>
      </w:pPr>
    </w:lvl>
    <w:lvl w:ilvl="4" w:tplc="DB5250C8">
      <w:start w:val="1"/>
      <w:numFmt w:val="lowerLetter"/>
      <w:lvlText w:val="%5."/>
      <w:lvlJc w:val="left"/>
      <w:pPr>
        <w:ind w:left="3600" w:hanging="360"/>
      </w:pPr>
    </w:lvl>
    <w:lvl w:ilvl="5" w:tplc="8D7E97A8">
      <w:start w:val="1"/>
      <w:numFmt w:val="lowerRoman"/>
      <w:lvlText w:val="%6."/>
      <w:lvlJc w:val="right"/>
      <w:pPr>
        <w:ind w:left="4320" w:hanging="180"/>
      </w:pPr>
    </w:lvl>
    <w:lvl w:ilvl="6" w:tplc="AC943EAA">
      <w:start w:val="1"/>
      <w:numFmt w:val="decimal"/>
      <w:lvlText w:val="%7."/>
      <w:lvlJc w:val="left"/>
      <w:pPr>
        <w:ind w:left="5040" w:hanging="360"/>
      </w:pPr>
    </w:lvl>
    <w:lvl w:ilvl="7" w:tplc="75E0ADC8">
      <w:start w:val="1"/>
      <w:numFmt w:val="lowerLetter"/>
      <w:lvlText w:val="%8."/>
      <w:lvlJc w:val="left"/>
      <w:pPr>
        <w:ind w:left="5760" w:hanging="360"/>
      </w:pPr>
    </w:lvl>
    <w:lvl w:ilvl="8" w:tplc="56A4530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7BC40"/>
    <w:multiLevelType w:val="hybridMultilevel"/>
    <w:tmpl w:val="DE12E51E"/>
    <w:lvl w:ilvl="0" w:tplc="690441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5285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A00F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028E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4893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441F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5259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64DA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EEB3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1D092C7"/>
    <w:multiLevelType w:val="hybridMultilevel"/>
    <w:tmpl w:val="75EEB254"/>
    <w:lvl w:ilvl="0" w:tplc="CB180A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3C72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6E5C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F8A4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4000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DEA7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8C3D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6675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0CBA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8D618E8"/>
    <w:multiLevelType w:val="hybridMultilevel"/>
    <w:tmpl w:val="529CAA66"/>
    <w:lvl w:ilvl="0" w:tplc="8F9CF8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C093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741E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46BE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A415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A0A4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D248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3C7C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FA92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9E82375"/>
    <w:multiLevelType w:val="hybridMultilevel"/>
    <w:tmpl w:val="8B2E0378"/>
    <w:lvl w:ilvl="0" w:tplc="938CFD16">
      <w:start w:val="1"/>
      <w:numFmt w:val="decimal"/>
      <w:lvlText w:val="%1."/>
      <w:lvlJc w:val="left"/>
      <w:pPr>
        <w:ind w:left="720" w:hanging="360"/>
      </w:pPr>
    </w:lvl>
    <w:lvl w:ilvl="1" w:tplc="00D42562">
      <w:start w:val="1"/>
      <w:numFmt w:val="lowerLetter"/>
      <w:lvlText w:val="%2."/>
      <w:lvlJc w:val="left"/>
      <w:pPr>
        <w:ind w:left="1440" w:hanging="360"/>
      </w:pPr>
    </w:lvl>
    <w:lvl w:ilvl="2" w:tplc="A258B52E">
      <w:start w:val="1"/>
      <w:numFmt w:val="lowerRoman"/>
      <w:lvlText w:val="%3."/>
      <w:lvlJc w:val="right"/>
      <w:pPr>
        <w:ind w:left="2160" w:hanging="180"/>
      </w:pPr>
    </w:lvl>
    <w:lvl w:ilvl="3" w:tplc="1A14E8F4">
      <w:start w:val="1"/>
      <w:numFmt w:val="decimal"/>
      <w:lvlText w:val="%4."/>
      <w:lvlJc w:val="left"/>
      <w:pPr>
        <w:ind w:left="2880" w:hanging="360"/>
      </w:pPr>
    </w:lvl>
    <w:lvl w:ilvl="4" w:tplc="6192B57A">
      <w:start w:val="1"/>
      <w:numFmt w:val="lowerLetter"/>
      <w:lvlText w:val="%5."/>
      <w:lvlJc w:val="left"/>
      <w:pPr>
        <w:ind w:left="3600" w:hanging="360"/>
      </w:pPr>
    </w:lvl>
    <w:lvl w:ilvl="5" w:tplc="A2D43140">
      <w:start w:val="1"/>
      <w:numFmt w:val="lowerRoman"/>
      <w:lvlText w:val="%6."/>
      <w:lvlJc w:val="right"/>
      <w:pPr>
        <w:ind w:left="4320" w:hanging="180"/>
      </w:pPr>
    </w:lvl>
    <w:lvl w:ilvl="6" w:tplc="C8702664">
      <w:start w:val="1"/>
      <w:numFmt w:val="decimal"/>
      <w:lvlText w:val="%7."/>
      <w:lvlJc w:val="left"/>
      <w:pPr>
        <w:ind w:left="5040" w:hanging="360"/>
      </w:pPr>
    </w:lvl>
    <w:lvl w:ilvl="7" w:tplc="24900DDC">
      <w:start w:val="1"/>
      <w:numFmt w:val="lowerLetter"/>
      <w:lvlText w:val="%8."/>
      <w:lvlJc w:val="left"/>
      <w:pPr>
        <w:ind w:left="5760" w:hanging="360"/>
      </w:pPr>
    </w:lvl>
    <w:lvl w:ilvl="8" w:tplc="2F4E0DF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35400"/>
    <w:multiLevelType w:val="hybridMultilevel"/>
    <w:tmpl w:val="DAF475E0"/>
    <w:lvl w:ilvl="0" w:tplc="744E42D0">
      <w:start w:val="1"/>
      <w:numFmt w:val="decimal"/>
      <w:lvlText w:val="%1."/>
      <w:lvlJc w:val="left"/>
      <w:pPr>
        <w:ind w:left="720" w:hanging="360"/>
      </w:pPr>
    </w:lvl>
    <w:lvl w:ilvl="1" w:tplc="A9360FA2">
      <w:start w:val="1"/>
      <w:numFmt w:val="lowerLetter"/>
      <w:lvlText w:val="%2."/>
      <w:lvlJc w:val="left"/>
      <w:pPr>
        <w:ind w:left="1440" w:hanging="360"/>
      </w:pPr>
    </w:lvl>
    <w:lvl w:ilvl="2" w:tplc="19A05B54">
      <w:start w:val="1"/>
      <w:numFmt w:val="lowerRoman"/>
      <w:lvlText w:val="%3."/>
      <w:lvlJc w:val="right"/>
      <w:pPr>
        <w:ind w:left="2160" w:hanging="180"/>
      </w:pPr>
    </w:lvl>
    <w:lvl w:ilvl="3" w:tplc="0DFE139E">
      <w:start w:val="1"/>
      <w:numFmt w:val="decimal"/>
      <w:lvlText w:val="%4."/>
      <w:lvlJc w:val="left"/>
      <w:pPr>
        <w:ind w:left="2880" w:hanging="360"/>
      </w:pPr>
    </w:lvl>
    <w:lvl w:ilvl="4" w:tplc="FF66A7F0">
      <w:start w:val="1"/>
      <w:numFmt w:val="lowerLetter"/>
      <w:lvlText w:val="%5."/>
      <w:lvlJc w:val="left"/>
      <w:pPr>
        <w:ind w:left="3600" w:hanging="360"/>
      </w:pPr>
    </w:lvl>
    <w:lvl w:ilvl="5" w:tplc="42DAF9C8">
      <w:start w:val="1"/>
      <w:numFmt w:val="lowerRoman"/>
      <w:lvlText w:val="%6."/>
      <w:lvlJc w:val="right"/>
      <w:pPr>
        <w:ind w:left="4320" w:hanging="180"/>
      </w:pPr>
    </w:lvl>
    <w:lvl w:ilvl="6" w:tplc="0B6683BA">
      <w:start w:val="1"/>
      <w:numFmt w:val="decimal"/>
      <w:lvlText w:val="%7."/>
      <w:lvlJc w:val="left"/>
      <w:pPr>
        <w:ind w:left="5040" w:hanging="360"/>
      </w:pPr>
    </w:lvl>
    <w:lvl w:ilvl="7" w:tplc="0780FDC8">
      <w:start w:val="1"/>
      <w:numFmt w:val="lowerLetter"/>
      <w:lvlText w:val="%8."/>
      <w:lvlJc w:val="left"/>
      <w:pPr>
        <w:ind w:left="5760" w:hanging="360"/>
      </w:pPr>
    </w:lvl>
    <w:lvl w:ilvl="8" w:tplc="9DCC177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869EC"/>
    <w:multiLevelType w:val="hybridMultilevel"/>
    <w:tmpl w:val="D220AE8E"/>
    <w:lvl w:ilvl="0" w:tplc="FFFFFFFF">
      <w:start w:val="1"/>
      <w:numFmt w:val="bullet"/>
      <w:pStyle w:val="Listeavsnitt"/>
      <w:lvlText w:val=""/>
      <w:lvlJc w:val="left"/>
      <w:pPr>
        <w:ind w:left="644" w:hanging="360"/>
      </w:pPr>
      <w:rPr>
        <w:rFonts w:hint="default" w:ascii="Symbol" w:hAnsi="Symbol"/>
        <w:color w:val="3E9B55" w:themeColor="accent1"/>
        <w:sz w:val="30"/>
        <w:szCs w:val="30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0265704"/>
    <w:multiLevelType w:val="hybridMultilevel"/>
    <w:tmpl w:val="5D04E550"/>
    <w:lvl w:ilvl="0" w:tplc="C316B508">
      <w:start w:val="1"/>
      <w:numFmt w:val="decimal"/>
      <w:lvlText w:val="%1."/>
      <w:lvlJc w:val="left"/>
      <w:pPr>
        <w:ind w:left="720" w:hanging="360"/>
      </w:pPr>
    </w:lvl>
    <w:lvl w:ilvl="1" w:tplc="9962BB7C">
      <w:start w:val="1"/>
      <w:numFmt w:val="lowerLetter"/>
      <w:lvlText w:val="%2."/>
      <w:lvlJc w:val="left"/>
      <w:pPr>
        <w:ind w:left="1440" w:hanging="360"/>
      </w:pPr>
    </w:lvl>
    <w:lvl w:ilvl="2" w:tplc="1960D5AC">
      <w:start w:val="1"/>
      <w:numFmt w:val="lowerRoman"/>
      <w:lvlText w:val="%3."/>
      <w:lvlJc w:val="right"/>
      <w:pPr>
        <w:ind w:left="2160" w:hanging="180"/>
      </w:pPr>
    </w:lvl>
    <w:lvl w:ilvl="3" w:tplc="B8B6C9A4">
      <w:start w:val="1"/>
      <w:numFmt w:val="decimal"/>
      <w:lvlText w:val="%4."/>
      <w:lvlJc w:val="left"/>
      <w:pPr>
        <w:ind w:left="2880" w:hanging="360"/>
      </w:pPr>
    </w:lvl>
    <w:lvl w:ilvl="4" w:tplc="353E15B4">
      <w:start w:val="1"/>
      <w:numFmt w:val="lowerLetter"/>
      <w:lvlText w:val="%5."/>
      <w:lvlJc w:val="left"/>
      <w:pPr>
        <w:ind w:left="3600" w:hanging="360"/>
      </w:pPr>
    </w:lvl>
    <w:lvl w:ilvl="5" w:tplc="1BAACC5A">
      <w:start w:val="1"/>
      <w:numFmt w:val="lowerRoman"/>
      <w:lvlText w:val="%6."/>
      <w:lvlJc w:val="right"/>
      <w:pPr>
        <w:ind w:left="4320" w:hanging="180"/>
      </w:pPr>
    </w:lvl>
    <w:lvl w:ilvl="6" w:tplc="2C3665A2">
      <w:start w:val="1"/>
      <w:numFmt w:val="decimal"/>
      <w:lvlText w:val="%7."/>
      <w:lvlJc w:val="left"/>
      <w:pPr>
        <w:ind w:left="5040" w:hanging="360"/>
      </w:pPr>
    </w:lvl>
    <w:lvl w:ilvl="7" w:tplc="71C29744">
      <w:start w:val="1"/>
      <w:numFmt w:val="lowerLetter"/>
      <w:lvlText w:val="%8."/>
      <w:lvlJc w:val="left"/>
      <w:pPr>
        <w:ind w:left="5760" w:hanging="360"/>
      </w:pPr>
    </w:lvl>
    <w:lvl w:ilvl="8" w:tplc="6F9649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FC3DF"/>
    <w:multiLevelType w:val="hybridMultilevel"/>
    <w:tmpl w:val="EAF438EE"/>
    <w:lvl w:ilvl="0" w:tplc="740A085C">
      <w:start w:val="1"/>
      <w:numFmt w:val="decimal"/>
      <w:lvlText w:val="%1."/>
      <w:lvlJc w:val="left"/>
      <w:pPr>
        <w:ind w:left="720" w:hanging="360"/>
      </w:pPr>
    </w:lvl>
    <w:lvl w:ilvl="1" w:tplc="EC3ECDBC">
      <w:start w:val="1"/>
      <w:numFmt w:val="lowerLetter"/>
      <w:lvlText w:val="%2."/>
      <w:lvlJc w:val="left"/>
      <w:pPr>
        <w:ind w:left="1440" w:hanging="360"/>
      </w:pPr>
    </w:lvl>
    <w:lvl w:ilvl="2" w:tplc="2F94C04A">
      <w:start w:val="1"/>
      <w:numFmt w:val="lowerRoman"/>
      <w:lvlText w:val="%3."/>
      <w:lvlJc w:val="right"/>
      <w:pPr>
        <w:ind w:left="2160" w:hanging="180"/>
      </w:pPr>
    </w:lvl>
    <w:lvl w:ilvl="3" w:tplc="7570CB48">
      <w:start w:val="1"/>
      <w:numFmt w:val="decimal"/>
      <w:lvlText w:val="%4."/>
      <w:lvlJc w:val="left"/>
      <w:pPr>
        <w:ind w:left="2880" w:hanging="360"/>
      </w:pPr>
    </w:lvl>
    <w:lvl w:ilvl="4" w:tplc="14323470">
      <w:start w:val="1"/>
      <w:numFmt w:val="lowerLetter"/>
      <w:lvlText w:val="%5."/>
      <w:lvlJc w:val="left"/>
      <w:pPr>
        <w:ind w:left="3600" w:hanging="360"/>
      </w:pPr>
    </w:lvl>
    <w:lvl w:ilvl="5" w:tplc="1B6A28AC">
      <w:start w:val="1"/>
      <w:numFmt w:val="lowerRoman"/>
      <w:lvlText w:val="%6."/>
      <w:lvlJc w:val="right"/>
      <w:pPr>
        <w:ind w:left="4320" w:hanging="180"/>
      </w:pPr>
    </w:lvl>
    <w:lvl w:ilvl="6" w:tplc="A22260C6">
      <w:start w:val="1"/>
      <w:numFmt w:val="decimal"/>
      <w:lvlText w:val="%7."/>
      <w:lvlJc w:val="left"/>
      <w:pPr>
        <w:ind w:left="5040" w:hanging="360"/>
      </w:pPr>
    </w:lvl>
    <w:lvl w:ilvl="7" w:tplc="F27AD77C">
      <w:start w:val="1"/>
      <w:numFmt w:val="lowerLetter"/>
      <w:lvlText w:val="%8."/>
      <w:lvlJc w:val="left"/>
      <w:pPr>
        <w:ind w:left="5760" w:hanging="360"/>
      </w:pPr>
    </w:lvl>
    <w:lvl w:ilvl="8" w:tplc="305EE7E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3A1BB"/>
    <w:multiLevelType w:val="hybridMultilevel"/>
    <w:tmpl w:val="00CCF4E0"/>
    <w:lvl w:ilvl="0" w:tplc="E35A9544">
      <w:start w:val="1"/>
      <w:numFmt w:val="decimal"/>
      <w:lvlText w:val="%1."/>
      <w:lvlJc w:val="left"/>
      <w:pPr>
        <w:ind w:left="720" w:hanging="360"/>
      </w:pPr>
    </w:lvl>
    <w:lvl w:ilvl="1" w:tplc="E430AE18">
      <w:start w:val="1"/>
      <w:numFmt w:val="lowerLetter"/>
      <w:lvlText w:val="%2."/>
      <w:lvlJc w:val="left"/>
      <w:pPr>
        <w:ind w:left="1440" w:hanging="360"/>
      </w:pPr>
    </w:lvl>
    <w:lvl w:ilvl="2" w:tplc="6F8CC2AE">
      <w:start w:val="1"/>
      <w:numFmt w:val="lowerRoman"/>
      <w:lvlText w:val="%3."/>
      <w:lvlJc w:val="right"/>
      <w:pPr>
        <w:ind w:left="2160" w:hanging="180"/>
      </w:pPr>
    </w:lvl>
    <w:lvl w:ilvl="3" w:tplc="2D2C5282">
      <w:start w:val="1"/>
      <w:numFmt w:val="decimal"/>
      <w:lvlText w:val="%4."/>
      <w:lvlJc w:val="left"/>
      <w:pPr>
        <w:ind w:left="2880" w:hanging="360"/>
      </w:pPr>
    </w:lvl>
    <w:lvl w:ilvl="4" w:tplc="D3829F12">
      <w:start w:val="1"/>
      <w:numFmt w:val="lowerLetter"/>
      <w:lvlText w:val="%5."/>
      <w:lvlJc w:val="left"/>
      <w:pPr>
        <w:ind w:left="3600" w:hanging="360"/>
      </w:pPr>
    </w:lvl>
    <w:lvl w:ilvl="5" w:tplc="08A4EBD6">
      <w:start w:val="1"/>
      <w:numFmt w:val="lowerRoman"/>
      <w:lvlText w:val="%6."/>
      <w:lvlJc w:val="right"/>
      <w:pPr>
        <w:ind w:left="4320" w:hanging="180"/>
      </w:pPr>
    </w:lvl>
    <w:lvl w:ilvl="6" w:tplc="0B0E951A">
      <w:start w:val="1"/>
      <w:numFmt w:val="decimal"/>
      <w:lvlText w:val="%7."/>
      <w:lvlJc w:val="left"/>
      <w:pPr>
        <w:ind w:left="5040" w:hanging="360"/>
      </w:pPr>
    </w:lvl>
    <w:lvl w:ilvl="7" w:tplc="70668288">
      <w:start w:val="1"/>
      <w:numFmt w:val="lowerLetter"/>
      <w:lvlText w:val="%8."/>
      <w:lvlJc w:val="left"/>
      <w:pPr>
        <w:ind w:left="5760" w:hanging="360"/>
      </w:pPr>
    </w:lvl>
    <w:lvl w:ilvl="8" w:tplc="3F5041F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7554A"/>
    <w:multiLevelType w:val="hybridMultilevel"/>
    <w:tmpl w:val="86A4EAE0"/>
    <w:lvl w:ilvl="0" w:tplc="5A888474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E4083D4"/>
    <w:multiLevelType w:val="hybridMultilevel"/>
    <w:tmpl w:val="31867304"/>
    <w:lvl w:ilvl="0" w:tplc="D1C2A7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A8EB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A471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0E59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624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12D2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1082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AAC6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A658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F5AD00D"/>
    <w:multiLevelType w:val="hybridMultilevel"/>
    <w:tmpl w:val="9790F6A0"/>
    <w:lvl w:ilvl="0" w:tplc="234677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6ACE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96BC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D04B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08E4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763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CEC4B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32D2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2EDC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8">
    <w:abstractNumId w:val="36"/>
  </w:num>
  <w:num w:numId="1" w16cid:durableId="899756041">
    <w:abstractNumId w:val="10"/>
  </w:num>
  <w:num w:numId="2" w16cid:durableId="160464518">
    <w:abstractNumId w:val="35"/>
  </w:num>
  <w:num w:numId="3" w16cid:durableId="1099721867">
    <w:abstractNumId w:val="9"/>
  </w:num>
  <w:num w:numId="4" w16cid:durableId="159973728">
    <w:abstractNumId w:val="20"/>
  </w:num>
  <w:num w:numId="5" w16cid:durableId="690961167">
    <w:abstractNumId w:val="18"/>
  </w:num>
  <w:num w:numId="6" w16cid:durableId="1633171600">
    <w:abstractNumId w:val="15"/>
  </w:num>
  <w:num w:numId="7" w16cid:durableId="356201367">
    <w:abstractNumId w:val="34"/>
  </w:num>
  <w:num w:numId="8" w16cid:durableId="896017677">
    <w:abstractNumId w:val="21"/>
  </w:num>
  <w:num w:numId="9" w16cid:durableId="1309213813">
    <w:abstractNumId w:val="25"/>
  </w:num>
  <w:num w:numId="10" w16cid:durableId="1028290441">
    <w:abstractNumId w:val="24"/>
  </w:num>
  <w:num w:numId="11" w16cid:durableId="418210373">
    <w:abstractNumId w:val="8"/>
  </w:num>
  <w:num w:numId="12" w16cid:durableId="1458797563">
    <w:abstractNumId w:val="5"/>
  </w:num>
  <w:num w:numId="13" w16cid:durableId="513810445">
    <w:abstractNumId w:val="16"/>
  </w:num>
  <w:num w:numId="14" w16cid:durableId="252200689">
    <w:abstractNumId w:val="14"/>
  </w:num>
  <w:num w:numId="15" w16cid:durableId="1869681925">
    <w:abstractNumId w:val="31"/>
  </w:num>
  <w:num w:numId="16" w16cid:durableId="239796392">
    <w:abstractNumId w:val="32"/>
  </w:num>
  <w:num w:numId="17" w16cid:durableId="586698242">
    <w:abstractNumId w:val="17"/>
  </w:num>
  <w:num w:numId="18" w16cid:durableId="41057960">
    <w:abstractNumId w:val="7"/>
  </w:num>
  <w:num w:numId="19" w16cid:durableId="379208455">
    <w:abstractNumId w:val="26"/>
  </w:num>
  <w:num w:numId="20" w16cid:durableId="892276076">
    <w:abstractNumId w:val="23"/>
  </w:num>
  <w:num w:numId="21" w16cid:durableId="1955021254">
    <w:abstractNumId w:val="6"/>
  </w:num>
  <w:num w:numId="22" w16cid:durableId="476578629">
    <w:abstractNumId w:val="27"/>
  </w:num>
  <w:num w:numId="23" w16cid:durableId="245844437">
    <w:abstractNumId w:val="1"/>
  </w:num>
  <w:num w:numId="24" w16cid:durableId="336620541">
    <w:abstractNumId w:val="28"/>
  </w:num>
  <w:num w:numId="25" w16cid:durableId="1235050237">
    <w:abstractNumId w:val="19"/>
  </w:num>
  <w:num w:numId="26" w16cid:durableId="549194221">
    <w:abstractNumId w:val="3"/>
  </w:num>
  <w:num w:numId="27" w16cid:durableId="309134715">
    <w:abstractNumId w:val="13"/>
  </w:num>
  <w:num w:numId="28" w16cid:durableId="994643112">
    <w:abstractNumId w:val="11"/>
  </w:num>
  <w:num w:numId="29" w16cid:durableId="995961946">
    <w:abstractNumId w:val="30"/>
  </w:num>
  <w:num w:numId="30" w16cid:durableId="1579056055">
    <w:abstractNumId w:val="0"/>
  </w:num>
  <w:num w:numId="31" w16cid:durableId="377245547">
    <w:abstractNumId w:val="22"/>
  </w:num>
  <w:num w:numId="32" w16cid:durableId="705102217">
    <w:abstractNumId w:val="29"/>
  </w:num>
  <w:num w:numId="33" w16cid:durableId="2104642049">
    <w:abstractNumId w:val="2"/>
  </w:num>
  <w:num w:numId="34" w16cid:durableId="1662273722">
    <w:abstractNumId w:val="12"/>
  </w:num>
  <w:num w:numId="35" w16cid:durableId="1759250583">
    <w:abstractNumId w:val="4"/>
  </w:num>
  <w:num w:numId="36" w16cid:durableId="1994411199">
    <w:abstractNumId w:val="33"/>
  </w:num>
  <w:num w:numId="37" w16cid:durableId="5617953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01"/>
    <w:rsid w:val="00020D7B"/>
    <w:rsid w:val="00034EDE"/>
    <w:rsid w:val="0005139C"/>
    <w:rsid w:val="0008482D"/>
    <w:rsid w:val="000852B7"/>
    <w:rsid w:val="00091C6A"/>
    <w:rsid w:val="000C00C2"/>
    <w:rsid w:val="000E719A"/>
    <w:rsid w:val="00107FB8"/>
    <w:rsid w:val="001123D7"/>
    <w:rsid w:val="00112867"/>
    <w:rsid w:val="0011493E"/>
    <w:rsid w:val="0012305F"/>
    <w:rsid w:val="0013263E"/>
    <w:rsid w:val="001529AE"/>
    <w:rsid w:val="00153A68"/>
    <w:rsid w:val="00155411"/>
    <w:rsid w:val="00170E68"/>
    <w:rsid w:val="001716A4"/>
    <w:rsid w:val="00175380"/>
    <w:rsid w:val="001757E9"/>
    <w:rsid w:val="001804E8"/>
    <w:rsid w:val="00193845"/>
    <w:rsid w:val="001A0809"/>
    <w:rsid w:val="001C1BEB"/>
    <w:rsid w:val="001C1FC9"/>
    <w:rsid w:val="001C22E6"/>
    <w:rsid w:val="001E4501"/>
    <w:rsid w:val="001F19A0"/>
    <w:rsid w:val="00223D15"/>
    <w:rsid w:val="00223D52"/>
    <w:rsid w:val="00242123"/>
    <w:rsid w:val="0025469C"/>
    <w:rsid w:val="00257828"/>
    <w:rsid w:val="00277FBE"/>
    <w:rsid w:val="002809E1"/>
    <w:rsid w:val="0028320E"/>
    <w:rsid w:val="00285C4B"/>
    <w:rsid w:val="00296C67"/>
    <w:rsid w:val="002A2055"/>
    <w:rsid w:val="002A47AF"/>
    <w:rsid w:val="002A752B"/>
    <w:rsid w:val="002C651E"/>
    <w:rsid w:val="002C6736"/>
    <w:rsid w:val="002D6594"/>
    <w:rsid w:val="002E0B6B"/>
    <w:rsid w:val="002E27D1"/>
    <w:rsid w:val="00300F93"/>
    <w:rsid w:val="00310D6D"/>
    <w:rsid w:val="00332C26"/>
    <w:rsid w:val="00342F1C"/>
    <w:rsid w:val="003679D1"/>
    <w:rsid w:val="00373D51"/>
    <w:rsid w:val="00375C8B"/>
    <w:rsid w:val="00380262"/>
    <w:rsid w:val="00385240"/>
    <w:rsid w:val="003918DB"/>
    <w:rsid w:val="003A2E77"/>
    <w:rsid w:val="003A5ECC"/>
    <w:rsid w:val="003B6B5D"/>
    <w:rsid w:val="00401F4F"/>
    <w:rsid w:val="0043707F"/>
    <w:rsid w:val="00494B4F"/>
    <w:rsid w:val="004A13ED"/>
    <w:rsid w:val="004A3E4A"/>
    <w:rsid w:val="004B5376"/>
    <w:rsid w:val="004D20D3"/>
    <w:rsid w:val="004E0D16"/>
    <w:rsid w:val="004E533C"/>
    <w:rsid w:val="004E559C"/>
    <w:rsid w:val="004F5FBC"/>
    <w:rsid w:val="005159F9"/>
    <w:rsid w:val="0052167D"/>
    <w:rsid w:val="00541C51"/>
    <w:rsid w:val="00545928"/>
    <w:rsid w:val="00560A97"/>
    <w:rsid w:val="00584D50"/>
    <w:rsid w:val="00593F29"/>
    <w:rsid w:val="005A52FE"/>
    <w:rsid w:val="005C4613"/>
    <w:rsid w:val="005C5185"/>
    <w:rsid w:val="005C5B7A"/>
    <w:rsid w:val="005C76C3"/>
    <w:rsid w:val="005C7A57"/>
    <w:rsid w:val="005E2999"/>
    <w:rsid w:val="00605B81"/>
    <w:rsid w:val="00605F62"/>
    <w:rsid w:val="00607FA3"/>
    <w:rsid w:val="006122E4"/>
    <w:rsid w:val="0062576F"/>
    <w:rsid w:val="00667F25"/>
    <w:rsid w:val="00681D0A"/>
    <w:rsid w:val="006851D0"/>
    <w:rsid w:val="00694C5B"/>
    <w:rsid w:val="006B4722"/>
    <w:rsid w:val="006D5705"/>
    <w:rsid w:val="006E0416"/>
    <w:rsid w:val="007303F4"/>
    <w:rsid w:val="0074743B"/>
    <w:rsid w:val="00754E0C"/>
    <w:rsid w:val="007702A2"/>
    <w:rsid w:val="00772F3F"/>
    <w:rsid w:val="00772F73"/>
    <w:rsid w:val="00777219"/>
    <w:rsid w:val="00783736"/>
    <w:rsid w:val="00791D66"/>
    <w:rsid w:val="007A14F1"/>
    <w:rsid w:val="007C4524"/>
    <w:rsid w:val="007C62CE"/>
    <w:rsid w:val="007E49F0"/>
    <w:rsid w:val="007E5E30"/>
    <w:rsid w:val="007F5E08"/>
    <w:rsid w:val="0080044B"/>
    <w:rsid w:val="00807766"/>
    <w:rsid w:val="00836A16"/>
    <w:rsid w:val="0084351B"/>
    <w:rsid w:val="008533B9"/>
    <w:rsid w:val="0085460F"/>
    <w:rsid w:val="008638DC"/>
    <w:rsid w:val="00896A5C"/>
    <w:rsid w:val="008B15EE"/>
    <w:rsid w:val="008E5EFD"/>
    <w:rsid w:val="008F560B"/>
    <w:rsid w:val="009071A0"/>
    <w:rsid w:val="00921755"/>
    <w:rsid w:val="00943B7B"/>
    <w:rsid w:val="00956C62"/>
    <w:rsid w:val="00970F2E"/>
    <w:rsid w:val="00975785"/>
    <w:rsid w:val="00975D3D"/>
    <w:rsid w:val="00977406"/>
    <w:rsid w:val="00981A63"/>
    <w:rsid w:val="00992009"/>
    <w:rsid w:val="009A74F0"/>
    <w:rsid w:val="009B421F"/>
    <w:rsid w:val="009B5ECE"/>
    <w:rsid w:val="009C1563"/>
    <w:rsid w:val="009E1880"/>
    <w:rsid w:val="009F2C20"/>
    <w:rsid w:val="00A07E3D"/>
    <w:rsid w:val="00A1622F"/>
    <w:rsid w:val="00A4103E"/>
    <w:rsid w:val="00A54FB2"/>
    <w:rsid w:val="00A63CB1"/>
    <w:rsid w:val="00A717AC"/>
    <w:rsid w:val="00A87A83"/>
    <w:rsid w:val="00A87FFA"/>
    <w:rsid w:val="00AA1EB9"/>
    <w:rsid w:val="00AF2C1D"/>
    <w:rsid w:val="00B10335"/>
    <w:rsid w:val="00B1713D"/>
    <w:rsid w:val="00B466AB"/>
    <w:rsid w:val="00B528D7"/>
    <w:rsid w:val="00B55249"/>
    <w:rsid w:val="00B7138D"/>
    <w:rsid w:val="00B7188E"/>
    <w:rsid w:val="00B84529"/>
    <w:rsid w:val="00B97E9F"/>
    <w:rsid w:val="00BA6DE8"/>
    <w:rsid w:val="00BA75B9"/>
    <w:rsid w:val="00BB112F"/>
    <w:rsid w:val="00BB672D"/>
    <w:rsid w:val="00BB7BC9"/>
    <w:rsid w:val="00C25DBE"/>
    <w:rsid w:val="00C273D9"/>
    <w:rsid w:val="00C3552A"/>
    <w:rsid w:val="00C44B98"/>
    <w:rsid w:val="00C63388"/>
    <w:rsid w:val="00C800E5"/>
    <w:rsid w:val="00C82863"/>
    <w:rsid w:val="00C85810"/>
    <w:rsid w:val="00C85D2B"/>
    <w:rsid w:val="00C916F7"/>
    <w:rsid w:val="00CA1369"/>
    <w:rsid w:val="00CC451F"/>
    <w:rsid w:val="00CF3C56"/>
    <w:rsid w:val="00D12C26"/>
    <w:rsid w:val="00D25FB2"/>
    <w:rsid w:val="00D506C0"/>
    <w:rsid w:val="00D5788E"/>
    <w:rsid w:val="00D60980"/>
    <w:rsid w:val="00D63AC7"/>
    <w:rsid w:val="00D7449A"/>
    <w:rsid w:val="00D7480E"/>
    <w:rsid w:val="00D81429"/>
    <w:rsid w:val="00DA29D0"/>
    <w:rsid w:val="00DA5A5B"/>
    <w:rsid w:val="00DB1944"/>
    <w:rsid w:val="00DB2003"/>
    <w:rsid w:val="00DB27A2"/>
    <w:rsid w:val="00DB56C8"/>
    <w:rsid w:val="00DB6280"/>
    <w:rsid w:val="00DC0E5A"/>
    <w:rsid w:val="00DD5395"/>
    <w:rsid w:val="00DD7494"/>
    <w:rsid w:val="00DF1BD8"/>
    <w:rsid w:val="00DF3F1B"/>
    <w:rsid w:val="00DF6D93"/>
    <w:rsid w:val="00DF7A17"/>
    <w:rsid w:val="00E10689"/>
    <w:rsid w:val="00E158DD"/>
    <w:rsid w:val="00E16D45"/>
    <w:rsid w:val="00E22165"/>
    <w:rsid w:val="00E5418F"/>
    <w:rsid w:val="00E614ED"/>
    <w:rsid w:val="00E66304"/>
    <w:rsid w:val="00E90920"/>
    <w:rsid w:val="00EA0C0C"/>
    <w:rsid w:val="00EA39A8"/>
    <w:rsid w:val="00ED763C"/>
    <w:rsid w:val="00EE3C68"/>
    <w:rsid w:val="00EF3EF1"/>
    <w:rsid w:val="00F04286"/>
    <w:rsid w:val="00F06A4E"/>
    <w:rsid w:val="00F11901"/>
    <w:rsid w:val="00F3379E"/>
    <w:rsid w:val="00F75823"/>
    <w:rsid w:val="00F77B8F"/>
    <w:rsid w:val="00F90D12"/>
    <w:rsid w:val="00FA495D"/>
    <w:rsid w:val="00FB28AC"/>
    <w:rsid w:val="00FB3FD5"/>
    <w:rsid w:val="00FC0C91"/>
    <w:rsid w:val="00FC12B9"/>
    <w:rsid w:val="00FC2F7A"/>
    <w:rsid w:val="00FD7A97"/>
    <w:rsid w:val="035B46B5"/>
    <w:rsid w:val="039A59CB"/>
    <w:rsid w:val="03CC7624"/>
    <w:rsid w:val="063C2B43"/>
    <w:rsid w:val="06596A45"/>
    <w:rsid w:val="06C9364A"/>
    <w:rsid w:val="07797331"/>
    <w:rsid w:val="07D9CF41"/>
    <w:rsid w:val="08E3BC66"/>
    <w:rsid w:val="093AFFE3"/>
    <w:rsid w:val="0A21567C"/>
    <w:rsid w:val="0B83F436"/>
    <w:rsid w:val="0CAC3215"/>
    <w:rsid w:val="0D2B83D4"/>
    <w:rsid w:val="0D6518A5"/>
    <w:rsid w:val="0D83775D"/>
    <w:rsid w:val="0DC8DEA3"/>
    <w:rsid w:val="0E126D86"/>
    <w:rsid w:val="0E4F55CA"/>
    <w:rsid w:val="1040BCDC"/>
    <w:rsid w:val="112863DD"/>
    <w:rsid w:val="112D822F"/>
    <w:rsid w:val="112DD464"/>
    <w:rsid w:val="11C3B604"/>
    <w:rsid w:val="1244DAFA"/>
    <w:rsid w:val="127BC8D4"/>
    <w:rsid w:val="13785579"/>
    <w:rsid w:val="138E7019"/>
    <w:rsid w:val="1564451C"/>
    <w:rsid w:val="15BDA308"/>
    <w:rsid w:val="1830ABB3"/>
    <w:rsid w:val="1A2E7F27"/>
    <w:rsid w:val="1BC2B817"/>
    <w:rsid w:val="1CE815BE"/>
    <w:rsid w:val="1DC0CF51"/>
    <w:rsid w:val="1DF85CD4"/>
    <w:rsid w:val="1EAF7732"/>
    <w:rsid w:val="1F415D03"/>
    <w:rsid w:val="1F46E668"/>
    <w:rsid w:val="1FC568D9"/>
    <w:rsid w:val="205FC88B"/>
    <w:rsid w:val="20D300C7"/>
    <w:rsid w:val="22FE07F6"/>
    <w:rsid w:val="23C6396E"/>
    <w:rsid w:val="24738DAF"/>
    <w:rsid w:val="248AE211"/>
    <w:rsid w:val="265468A7"/>
    <w:rsid w:val="266C2FC5"/>
    <w:rsid w:val="2739CBB6"/>
    <w:rsid w:val="28AC04BA"/>
    <w:rsid w:val="29BE0A54"/>
    <w:rsid w:val="2B39BFEE"/>
    <w:rsid w:val="2BD4D3B9"/>
    <w:rsid w:val="2BF24349"/>
    <w:rsid w:val="2C0F6E2A"/>
    <w:rsid w:val="2C50ADBB"/>
    <w:rsid w:val="2C670473"/>
    <w:rsid w:val="2C859778"/>
    <w:rsid w:val="2D1EF31C"/>
    <w:rsid w:val="2D8A181F"/>
    <w:rsid w:val="300F49FC"/>
    <w:rsid w:val="305DCFAB"/>
    <w:rsid w:val="30925632"/>
    <w:rsid w:val="32FD61DB"/>
    <w:rsid w:val="33D9AD7F"/>
    <w:rsid w:val="3574FF60"/>
    <w:rsid w:val="3580D758"/>
    <w:rsid w:val="363BC544"/>
    <w:rsid w:val="368DF7D6"/>
    <w:rsid w:val="387D4138"/>
    <w:rsid w:val="38898E94"/>
    <w:rsid w:val="3A3C27AE"/>
    <w:rsid w:val="3D3E900B"/>
    <w:rsid w:val="3DBDA524"/>
    <w:rsid w:val="3DCBB269"/>
    <w:rsid w:val="43897873"/>
    <w:rsid w:val="45D84D5A"/>
    <w:rsid w:val="4B8BC4DD"/>
    <w:rsid w:val="4F65C1F3"/>
    <w:rsid w:val="5021AF4F"/>
    <w:rsid w:val="5244AD17"/>
    <w:rsid w:val="52C9E2E2"/>
    <w:rsid w:val="56C57B0D"/>
    <w:rsid w:val="59304F87"/>
    <w:rsid w:val="5A7ED454"/>
    <w:rsid w:val="5ACC4CC7"/>
    <w:rsid w:val="5AE15D8A"/>
    <w:rsid w:val="5B78AD78"/>
    <w:rsid w:val="5B841DAC"/>
    <w:rsid w:val="5BF01978"/>
    <w:rsid w:val="5E5CDC2F"/>
    <w:rsid w:val="5EACDBB7"/>
    <w:rsid w:val="5ED5A246"/>
    <w:rsid w:val="5F63791B"/>
    <w:rsid w:val="61B60F00"/>
    <w:rsid w:val="61CE6C4E"/>
    <w:rsid w:val="62672BEB"/>
    <w:rsid w:val="6390F8F2"/>
    <w:rsid w:val="65623F07"/>
    <w:rsid w:val="65D53203"/>
    <w:rsid w:val="6642B637"/>
    <w:rsid w:val="664DFCAB"/>
    <w:rsid w:val="667360B2"/>
    <w:rsid w:val="68CF0482"/>
    <w:rsid w:val="690E5A07"/>
    <w:rsid w:val="69233D56"/>
    <w:rsid w:val="6C008AF4"/>
    <w:rsid w:val="6C523978"/>
    <w:rsid w:val="6ECF0237"/>
    <w:rsid w:val="6ED19AB7"/>
    <w:rsid w:val="701AA6AB"/>
    <w:rsid w:val="711C69A0"/>
    <w:rsid w:val="724B9438"/>
    <w:rsid w:val="730ED3A2"/>
    <w:rsid w:val="741FE247"/>
    <w:rsid w:val="76066B84"/>
    <w:rsid w:val="77829452"/>
    <w:rsid w:val="77BD7C6B"/>
    <w:rsid w:val="77D8B1DE"/>
    <w:rsid w:val="78281FBB"/>
    <w:rsid w:val="7A513CB5"/>
    <w:rsid w:val="7D762806"/>
    <w:rsid w:val="7E7E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9888C"/>
  <w15:chartTrackingRefBased/>
  <w15:docId w15:val="{F5DA1AEE-B162-4D9B-8B08-0AB246A0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/>
    <w:lsdException w:name="heading 4" w:uiPriority="9" w:semiHidden="1" w:qFormat="1"/>
    <w:lsdException w:name="heading 5" w:uiPriority="9" w:semiHidden="1" w:qFormat="1"/>
    <w:lsdException w:name="heading 6" w:uiPriority="9" w:semiHidden="1" w:qFormat="1"/>
    <w:lsdException w:name="heading 7" w:uiPriority="9" w:semiHidden="1" w:qFormat="1"/>
    <w:lsdException w:name="heading 8" w:uiPriority="9" w:semiHidden="1" w:qFormat="1"/>
    <w:lsdException w:name="heading 9" w:uiPriority="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/>
    <w:lsdException w:name="Intense Quote" w:uiPriority="3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/>
    <w:lsdException w:name="Intense Emphasis" w:uiPriority="21" w:semiHidden="1"/>
    <w:lsdException w:name="Subtle Reference" w:uiPriority="31" w:semiHidden="1"/>
    <w:lsdException w:name="Intense Reference" w:uiPriority="32" w:semiHidden="1"/>
    <w:lsdException w:name="Book Title" w:uiPriority="33" w:semiHidden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F560B"/>
    <w:pPr>
      <w:spacing w:after="0"/>
    </w:pPr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2576F"/>
    <w:pPr>
      <w:keepNext/>
      <w:keepLines/>
      <w:spacing w:before="240" w:after="260"/>
      <w:outlineLvl w:val="0"/>
    </w:pPr>
    <w:rPr>
      <w:rFonts w:asciiTheme="majorHAnsi" w:hAnsiTheme="majorHAnsi" w:eastAsiaTheme="majorEastAsia" w:cstheme="majorBidi"/>
      <w:b/>
      <w:color w:val="000000" w:themeColor="text1"/>
      <w:sz w:val="2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2576F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b/>
      <w:color w:val="000000" w:themeColor="text1"/>
      <w:sz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33F" w:themeColor="accent1" w:themeShade="BF"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0044B"/>
    <w:pPr>
      <w:tabs>
        <w:tab w:val="center" w:pos="4513"/>
        <w:tab w:val="right" w:pos="9026"/>
      </w:tabs>
    </w:pPr>
    <w:rPr>
      <w:sz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80044B"/>
    <w:rPr>
      <w:sz w:val="18"/>
      <w:szCs w:val="2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62576F"/>
    <w:rPr>
      <w:rFonts w:asciiTheme="majorHAnsi" w:hAnsiTheme="majorHAnsi" w:eastAsiaTheme="majorEastAsia" w:cstheme="majorBidi"/>
      <w:b/>
      <w:color w:val="000000" w:themeColor="text1"/>
      <w:sz w:val="24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62576F"/>
    <w:rPr>
      <w:rFonts w:asciiTheme="majorHAnsi" w:hAnsiTheme="majorHAnsi" w:eastAsiaTheme="majorEastAsia" w:cstheme="majorBidi"/>
      <w:b/>
      <w:color w:val="000000" w:themeColor="text1"/>
      <w:sz w:val="26"/>
      <w:szCs w:val="32"/>
    </w:rPr>
  </w:style>
  <w:style w:type="table" w:styleId="Tabellrutenett">
    <w:name w:val="Table Grid"/>
    <w:basedOn w:val="Vanligtabell"/>
    <w:uiPriority w:val="39"/>
    <w:rsid w:val="002546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34"/>
    <w:qFormat/>
    <w:rsid w:val="008F560B"/>
    <w:pPr>
      <w:numPr>
        <w:numId w:val="32"/>
      </w:numPr>
      <w:spacing w:before="240" w:after="380"/>
      <w:contextualSpacing/>
    </w:pPr>
  </w:style>
  <w:style w:type="table" w:styleId="InnlandetFylkeskommune" w:customStyle="1">
    <w:name w:val="Innlandet Fylkeskommune"/>
    <w:basedOn w:val="Vanligtabell"/>
    <w:uiPriority w:val="99"/>
    <w:rsid w:val="00754E0C"/>
    <w:pPr>
      <w:spacing w:after="0" w:line="240" w:lineRule="auto"/>
    </w:pPr>
    <w:tblPr>
      <w:tblBorders>
        <w:left w:val="single" w:color="D9D1C8" w:sz="4" w:space="0"/>
        <w:bottom w:val="single" w:color="D9D1C8" w:sz="4" w:space="0"/>
        <w:right w:val="single" w:color="D9D1C8" w:sz="4" w:space="0"/>
        <w:insideH w:val="single" w:color="D9D1C8" w:sz="4" w:space="0"/>
        <w:insideV w:val="single" w:color="D9D1C8" w:sz="4" w:space="0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Overskrift1Grnn" w:customStyle="1">
    <w:name w:val="Overskrift 1 Grønn"/>
    <w:basedOn w:val="Overskrift1"/>
    <w:uiPriority w:val="10"/>
    <w:qFormat/>
    <w:rsid w:val="00593F29"/>
    <w:rPr>
      <w:color w:val="2F5743" w:themeColor="accent2"/>
    </w:rPr>
  </w:style>
  <w:style w:type="paragraph" w:styleId="Overskrift2Grnn" w:customStyle="1">
    <w:name w:val="Overskrift 2 Grønn"/>
    <w:basedOn w:val="Overskrift2"/>
    <w:uiPriority w:val="10"/>
    <w:qFormat/>
    <w:rsid w:val="00593F29"/>
    <w:rPr>
      <w:color w:val="2F5743" w:themeColor="accent2"/>
    </w:rPr>
  </w:style>
  <w:style w:type="character" w:styleId="Hyperkobling">
    <w:name w:val="Hyperlink"/>
    <w:basedOn w:val="Standardskriftforavsnitt"/>
    <w:uiPriority w:val="99"/>
    <w:unhideWhenUsed/>
    <w:rsid w:val="002E27D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E27D1"/>
    <w:rPr>
      <w:color w:val="605E5C"/>
      <w:shd w:val="clear" w:color="auto" w:fill="E1DFDD"/>
    </w:rPr>
  </w:style>
  <w:style w:type="character" w:styleId="Overskrift3Tegn" w:customStyle="1">
    <w:name w:val="Overskrift 3 Tegn"/>
    <w:basedOn w:val="Standardskriftforavsnitt"/>
    <w:link w:val="Overskrift3"/>
    <w:uiPriority w:val="9"/>
    <w:rPr>
      <w:rFonts w:eastAsiaTheme="majorEastAsia" w:cstheme="majorBidi"/>
      <w:color w:val="2E733F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nlandet.sharepoint.com/sites/maler/Officemaler/B01_Brev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2A2EF-CD2C-42E2-88ED-E1BDE219AD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9B369B-CCEA-4D8F-9E4F-1534FE2AD680}">
  <ds:schemaRefs/>
</ds:datastoreItem>
</file>

<file path=customXml/itemProps3.xml><?xml version="1.0" encoding="utf-8"?>
<ds:datastoreItem xmlns:ds="http://schemas.openxmlformats.org/officeDocument/2006/customXml" ds:itemID="{57F364C2-C57D-4175-9BB0-1F67F9795E03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4.xml><?xml version="1.0" encoding="utf-8"?>
<ds:datastoreItem xmlns:ds="http://schemas.openxmlformats.org/officeDocument/2006/customXml" ds:itemID="{48629547-FFD3-4342-A62C-5E2A16757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B01_Brevmal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Innlandet fylkeskommune brevmal</dc:title>
  <dc:subject/>
  <dc:creator>Sætrang, Øystein</dc:creator>
  <keywords/>
  <dc:description/>
  <lastModifiedBy>Brovold, Ole Kristian</lastModifiedBy>
  <revision>98</revision>
  <lastPrinted>2022-02-08T21:02:00.0000000Z</lastPrinted>
  <dcterms:created xsi:type="dcterms:W3CDTF">2022-01-26T23:14:00.0000000Z</dcterms:created>
  <dcterms:modified xsi:type="dcterms:W3CDTF">2026-06-16T10:11:24.2566892Z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